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3AF77" w14:textId="6683FEBD" w:rsidR="00964317" w:rsidRDefault="004E00DC" w:rsidP="003C75A3">
      <w:pPr>
        <w:pStyle w:val="NoSpacing"/>
      </w:pPr>
      <w:r>
        <w:fldChar w:fldCharType="begin"/>
      </w:r>
      <w:r>
        <w:instrText xml:space="preserve"> DATE  \@ "MMMM d, yyyy"  \* MERGEFORMAT </w:instrText>
      </w:r>
      <w:r>
        <w:fldChar w:fldCharType="separate"/>
      </w:r>
      <w:r w:rsidR="00A037B7">
        <w:rPr>
          <w:noProof/>
        </w:rPr>
        <w:t>September 30, 2022</w:t>
      </w:r>
      <w:r>
        <w:fldChar w:fldCharType="end"/>
      </w:r>
    </w:p>
    <w:p w14:paraId="432299D6" w14:textId="77777777" w:rsidR="004E00DC" w:rsidRDefault="004E00DC" w:rsidP="003C75A3">
      <w:pPr>
        <w:pStyle w:val="NoSpacing"/>
      </w:pPr>
    </w:p>
    <w:p w14:paraId="5BD2EF91" w14:textId="2C3D7673" w:rsidR="00964317" w:rsidRDefault="00D617AF" w:rsidP="003C75A3">
      <w:pPr>
        <w:pStyle w:val="NoSpacing"/>
      </w:pPr>
      <w:r>
        <w:t>Matt Walter</w:t>
      </w:r>
    </w:p>
    <w:p w14:paraId="72E42A9D" w14:textId="7D63EE27" w:rsidR="00964317" w:rsidRDefault="00D617AF" w:rsidP="003C75A3">
      <w:pPr>
        <w:pStyle w:val="NoSpacing"/>
      </w:pPr>
      <w:r>
        <w:t>Capital Programs Administrator</w:t>
      </w:r>
    </w:p>
    <w:p w14:paraId="36FE6399" w14:textId="69713C3C" w:rsidR="00964317" w:rsidRDefault="00964317" w:rsidP="003C75A3">
      <w:pPr>
        <w:pStyle w:val="NoSpacing"/>
      </w:pPr>
      <w:r>
        <w:t>ODOT-District 3 Office</w:t>
      </w:r>
    </w:p>
    <w:p w14:paraId="137D3273" w14:textId="2D9165FD" w:rsidR="003C75A3" w:rsidRDefault="00D617AF" w:rsidP="003C75A3">
      <w:pPr>
        <w:pStyle w:val="NoSpacing"/>
      </w:pPr>
      <w:r>
        <w:t>906 Clark Avenue</w:t>
      </w:r>
    </w:p>
    <w:p w14:paraId="450517D4" w14:textId="62A1091E" w:rsidR="003C75A3" w:rsidRPr="003C75A3" w:rsidRDefault="00D617AF" w:rsidP="003C75A3">
      <w:pPr>
        <w:pStyle w:val="NoSpacing"/>
      </w:pPr>
      <w:r>
        <w:t>Ashland</w:t>
      </w:r>
      <w:r w:rsidR="003C75A3">
        <w:t xml:space="preserve">, </w:t>
      </w:r>
      <w:r>
        <w:t>Ohio</w:t>
      </w:r>
      <w:r w:rsidR="003C75A3">
        <w:t xml:space="preserve"> </w:t>
      </w:r>
      <w:r>
        <w:t>44805</w:t>
      </w:r>
    </w:p>
    <w:p w14:paraId="6F7006BD" w14:textId="1BAC5592" w:rsidR="003C75A3" w:rsidRDefault="003C75A3" w:rsidP="00170065">
      <w:pPr>
        <w:spacing w:after="0" w:line="240" w:lineRule="auto"/>
        <w:rPr>
          <w:rStyle w:val="IntenseEmphasis"/>
        </w:rPr>
      </w:pPr>
      <w:r w:rsidRPr="003C75A3">
        <w:rPr>
          <w:rStyle w:val="Strong"/>
        </w:rPr>
        <w:t>RE:</w:t>
      </w:r>
      <w:r>
        <w:t xml:space="preserve"> </w:t>
      </w:r>
      <w:r w:rsidR="00170065">
        <w:tab/>
      </w:r>
      <w:r w:rsidR="00170065">
        <w:rPr>
          <w:rStyle w:val="IntenseEmphasis"/>
        </w:rPr>
        <w:t>Airway/Highway Clearance Analysis</w:t>
      </w:r>
    </w:p>
    <w:p w14:paraId="3D5B8780" w14:textId="4A86DD47" w:rsidR="00964317" w:rsidRDefault="00964317" w:rsidP="00170065">
      <w:pPr>
        <w:spacing w:after="0" w:line="240" w:lineRule="auto"/>
        <w:rPr>
          <w:rStyle w:val="IntenseEmphasis"/>
        </w:rPr>
      </w:pPr>
      <w:r>
        <w:rPr>
          <w:rStyle w:val="IntenseEmphasis"/>
        </w:rPr>
        <w:tab/>
        <w:t>ASD-89-13.36</w:t>
      </w:r>
    </w:p>
    <w:p w14:paraId="46697465" w14:textId="52394852" w:rsidR="00170065" w:rsidRDefault="00170065" w:rsidP="00170065">
      <w:pPr>
        <w:spacing w:after="240" w:line="240" w:lineRule="auto"/>
        <w:rPr>
          <w:rStyle w:val="IntenseEmphasis"/>
        </w:rPr>
      </w:pPr>
      <w:r>
        <w:rPr>
          <w:rStyle w:val="IntenseEmphasis"/>
        </w:rPr>
        <w:tab/>
      </w:r>
      <w:r w:rsidR="00964317">
        <w:rPr>
          <w:rStyle w:val="IntenseEmphasis"/>
        </w:rPr>
        <w:t>PID: 114149</w:t>
      </w:r>
    </w:p>
    <w:p w14:paraId="32CD98FC" w14:textId="12E1B509" w:rsidR="00261200" w:rsidRPr="00D617AF" w:rsidRDefault="00261200" w:rsidP="00170065">
      <w:pPr>
        <w:spacing w:after="240" w:line="240" w:lineRule="auto"/>
        <w:rPr>
          <w:b/>
          <w:bCs/>
          <w:i/>
          <w:iCs/>
          <w:color w:val="A20C33" w:themeColor="accent1"/>
        </w:rPr>
      </w:pPr>
    </w:p>
    <w:p w14:paraId="433572D0" w14:textId="5BB6271E" w:rsidR="00007AB3" w:rsidRDefault="00D617AF" w:rsidP="003C75A3">
      <w:r w:rsidRPr="00D617AF">
        <w:t xml:space="preserve">Dear Mr. </w:t>
      </w:r>
      <w:r w:rsidR="006D4B0D">
        <w:t>Walter</w:t>
      </w:r>
      <w:r w:rsidRPr="00D617AF">
        <w:t xml:space="preserve">: </w:t>
      </w:r>
    </w:p>
    <w:p w14:paraId="1E78422B" w14:textId="44ADB2F2" w:rsidR="00724ECA" w:rsidRDefault="00007AB3" w:rsidP="00724ECA">
      <w:r>
        <w:t xml:space="preserve">We have reviewed the </w:t>
      </w:r>
      <w:r w:rsidR="002A4C17">
        <w:t>above-mentioned</w:t>
      </w:r>
      <w:r>
        <w:t xml:space="preserve"> project and have determined that the project </w:t>
      </w:r>
      <w:r w:rsidR="00A037B7">
        <w:t>is located within 20,000 feet of the Ashland County Airport but will not</w:t>
      </w:r>
      <w:r>
        <w:t xml:space="preserve"> encroach into the 100:1 notification surface of the Ashland County Airport. This determination is based on an airport elevation of 1</w:t>
      </w:r>
      <w:r w:rsidR="00EE30AB">
        <w:t>,</w:t>
      </w:r>
      <w:r>
        <w:t>206 feet, a project elevation of 1</w:t>
      </w:r>
      <w:r w:rsidR="00EE30AB">
        <w:t>,</w:t>
      </w:r>
      <w:r>
        <w:t>2</w:t>
      </w:r>
      <w:r w:rsidR="00571EB7">
        <w:t>13</w:t>
      </w:r>
      <w:r>
        <w:t xml:space="preserve"> feet, with </w:t>
      </w:r>
      <w:proofErr w:type="gramStart"/>
      <w:r>
        <w:t>a distance of 11,800</w:t>
      </w:r>
      <w:proofErr w:type="gramEnd"/>
      <w:r>
        <w:t xml:space="preserve"> feet between the airport and the project locations. The attached diagram will provide a detailed analysis of the study. The study has determined that a height of 11</w:t>
      </w:r>
      <w:r w:rsidR="00571EB7">
        <w:t>1</w:t>
      </w:r>
      <w:r>
        <w:t xml:space="preserve"> feet exists between the 100:1 notification surface and the project. </w:t>
      </w:r>
      <w:r w:rsidR="00712DA8">
        <w:t xml:space="preserve">For a standard highway intersection improvement project like this, it is not anticipated that any permanent or temporary construction equipment will exceed this </w:t>
      </w:r>
      <w:proofErr w:type="gramStart"/>
      <w:r w:rsidR="00712DA8">
        <w:t>111 foot</w:t>
      </w:r>
      <w:proofErr w:type="gramEnd"/>
      <w:r w:rsidR="00712DA8">
        <w:t xml:space="preserve"> limit. </w:t>
      </w:r>
      <w:r w:rsidR="00724ECA">
        <w:t xml:space="preserve">Therefore, </w:t>
      </w:r>
      <w:r w:rsidR="00503ED7">
        <w:t xml:space="preserve">note G118B has been added to the construction plans to require the contractor to </w:t>
      </w:r>
      <w:r w:rsidR="008B68E0">
        <w:t xml:space="preserve">complete and file </w:t>
      </w:r>
      <w:r w:rsidR="008B68E0" w:rsidRPr="00D617AF">
        <w:t>Form 7460</w:t>
      </w:r>
      <w:r w:rsidR="008B68E0" w:rsidRPr="00D617AF">
        <w:rPr>
          <w:rFonts w:ascii="Cambria Math" w:hAnsi="Cambria Math" w:cs="Cambria Math"/>
        </w:rPr>
        <w:t>‐</w:t>
      </w:r>
      <w:r w:rsidR="008B68E0" w:rsidRPr="00D617AF">
        <w:t xml:space="preserve">1 </w:t>
      </w:r>
      <w:r w:rsidR="008B68E0">
        <w:t>with the FAA a</w:t>
      </w:r>
      <w:r w:rsidR="008B68E0" w:rsidRPr="00D617AF">
        <w:t>t least 30 days prior to the proposed start of construction</w:t>
      </w:r>
      <w:r w:rsidR="008B68E0">
        <w:t xml:space="preserve"> if they intend to bring out any equipment that exceeds the </w:t>
      </w:r>
      <w:proofErr w:type="gramStart"/>
      <w:r w:rsidR="008B68E0">
        <w:t>111 foot</w:t>
      </w:r>
      <w:proofErr w:type="gramEnd"/>
      <w:r w:rsidR="008B68E0">
        <w:t xml:space="preserve"> height limit.  </w:t>
      </w:r>
    </w:p>
    <w:p w14:paraId="17B2A286" w14:textId="6F46CD6C" w:rsidR="00724ECA" w:rsidRDefault="00724ECA">
      <w:pPr>
        <w:spacing w:line="240" w:lineRule="auto"/>
      </w:pPr>
      <w:r>
        <w:t>The following figures are attached:</w:t>
      </w:r>
    </w:p>
    <w:p w14:paraId="48920172" w14:textId="6D0DF927" w:rsidR="002A4C17" w:rsidRDefault="00724ECA" w:rsidP="00BB1CE0">
      <w:pPr>
        <w:spacing w:line="240" w:lineRule="auto"/>
      </w:pPr>
      <w:r>
        <w:tab/>
        <w:t xml:space="preserve">Figure 1: Ashland County Airport </w:t>
      </w:r>
      <w:r w:rsidR="00571EB7">
        <w:t>Notification</w:t>
      </w:r>
      <w:r>
        <w:t xml:space="preserve"> Triangle</w:t>
      </w:r>
    </w:p>
    <w:p w14:paraId="17456EF9" w14:textId="3063D995" w:rsidR="00BB1CE0" w:rsidRDefault="00BB1CE0" w:rsidP="00BB1CE0">
      <w:pPr>
        <w:spacing w:line="240" w:lineRule="auto"/>
      </w:pPr>
    </w:p>
    <w:p w14:paraId="244E558C" w14:textId="767DF379" w:rsidR="002A4C17" w:rsidRDefault="002A4C17" w:rsidP="002A4C17">
      <w:r w:rsidRPr="00710575">
        <w:rPr>
          <w:szCs w:val="20"/>
        </w:rPr>
        <w:t>If you have any questions</w:t>
      </w:r>
      <w:r>
        <w:rPr>
          <w:szCs w:val="20"/>
        </w:rPr>
        <w:t>, or</w:t>
      </w:r>
      <w:r w:rsidRPr="00710575">
        <w:rPr>
          <w:szCs w:val="20"/>
        </w:rPr>
        <w:t xml:space="preserve"> need additional information</w:t>
      </w:r>
      <w:r>
        <w:rPr>
          <w:szCs w:val="20"/>
        </w:rPr>
        <w:t>,</w:t>
      </w:r>
      <w:r>
        <w:t xml:space="preserve"> please contact me at </w:t>
      </w:r>
      <w:hyperlink r:id="rId11" w:history="1">
        <w:r>
          <w:rPr>
            <w:rStyle w:val="Hyperlink"/>
          </w:rPr>
          <w:t>Perry.Morgan@kimley-horn.com</w:t>
        </w:r>
      </w:hyperlink>
      <w:r>
        <w:t>.</w:t>
      </w:r>
    </w:p>
    <w:p w14:paraId="6C349B3F" w14:textId="58F26FE7" w:rsidR="002A4C17" w:rsidRDefault="00F16F73" w:rsidP="002A4C17">
      <w:r>
        <w:rPr>
          <w:noProof/>
        </w:rPr>
        <w:drawing>
          <wp:anchor distT="0" distB="0" distL="114300" distR="114300" simplePos="0" relativeHeight="251704320" behindDoc="1" locked="0" layoutInCell="1" allowOverlap="1" wp14:anchorId="2273CBD2" wp14:editId="4FE6C49E">
            <wp:simplePos x="0" y="0"/>
            <wp:positionH relativeFrom="column">
              <wp:posOffset>-291768</wp:posOffset>
            </wp:positionH>
            <wp:positionV relativeFrom="paragraph">
              <wp:posOffset>10795</wp:posOffset>
            </wp:positionV>
            <wp:extent cx="1969770" cy="1974215"/>
            <wp:effectExtent l="0" t="0" r="0" b="6985"/>
            <wp:wrapNone/>
            <wp:docPr id="1" name="Picture 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77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34B35A" w14:textId="02168FD5" w:rsidR="002A4C17" w:rsidRDefault="002A4C17" w:rsidP="002A4C17">
      <w:pPr>
        <w:pStyle w:val="NoSpacing"/>
      </w:pPr>
      <w:r>
        <w:t>Sincerely,</w:t>
      </w:r>
    </w:p>
    <w:p w14:paraId="35D15A17" w14:textId="77777777" w:rsidR="002A4C17" w:rsidRDefault="002A4C17" w:rsidP="002A4C17"/>
    <w:p w14:paraId="3B79E864" w14:textId="77777777" w:rsidR="002A4C17" w:rsidRDefault="002A4C17" w:rsidP="002A4C17"/>
    <w:p w14:paraId="4ED51B78" w14:textId="77777777" w:rsidR="002A4C17" w:rsidRDefault="002A4C17" w:rsidP="002A4C17">
      <w:pPr>
        <w:pStyle w:val="NoSpacing"/>
      </w:pPr>
      <w:r>
        <w:t>Perry Morgan</w:t>
      </w:r>
    </w:p>
    <w:p w14:paraId="2426875A" w14:textId="56B6B94A" w:rsidR="006B514D" w:rsidRDefault="002A4C17" w:rsidP="006B514D">
      <w:pPr>
        <w:pStyle w:val="NoSpacing"/>
      </w:pPr>
      <w:r>
        <w:t>Kimley-Horn</w:t>
      </w:r>
    </w:p>
    <w:p w14:paraId="647899EB" w14:textId="77777777" w:rsidR="002A4C17" w:rsidRDefault="002A4C17">
      <w:pPr>
        <w:spacing w:line="240" w:lineRule="auto"/>
      </w:pPr>
    </w:p>
    <w:p w14:paraId="7A8E6211" w14:textId="360ACB0C" w:rsidR="00667D8D" w:rsidRDefault="009B08F4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71C53E4" wp14:editId="64421962">
                <wp:simplePos x="0" y="0"/>
                <wp:positionH relativeFrom="column">
                  <wp:posOffset>934778</wp:posOffset>
                </wp:positionH>
                <wp:positionV relativeFrom="paragraph">
                  <wp:posOffset>63590</wp:posOffset>
                </wp:positionV>
                <wp:extent cx="1211283" cy="285008"/>
                <wp:effectExtent l="0" t="0" r="0" b="127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1283" cy="2850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7B4EE8" w14:textId="3AAD7562" w:rsidR="009B08F4" w:rsidRPr="009B08F4" w:rsidRDefault="009B08F4" w:rsidP="009B08F4">
                            <w:pP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r w:rsidRPr="009B08F4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Z = (C / X) + A - 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1C53E4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73.6pt;margin-top:5pt;width:95.4pt;height:22.4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" filled="f" stroked="f" strokeweight=".5pt">
                <v:textbox>
                  <w:txbxContent>
                    <w:p w14:paraId="027B4EE8" w14:textId="3AAD7562" w:rsidR="009B08F4" w:rsidRPr="009B08F4" w:rsidRDefault="009B08F4" w:rsidP="009B08F4">
                      <w:pPr>
                        <w:rPr>
                          <w:b/>
                          <w:bCs/>
                          <w:sz w:val="18"/>
                          <w:szCs w:val="20"/>
                        </w:rPr>
                      </w:pPr>
                      <w:r w:rsidRPr="009B08F4">
                        <w:rPr>
                          <w:b/>
                          <w:bCs/>
                          <w:sz w:val="18"/>
                          <w:szCs w:val="20"/>
                        </w:rPr>
                        <w:t>Z = (C / X) + A - B</w:t>
                      </w:r>
                    </w:p>
                  </w:txbxContent>
                </v:textbox>
              </v:shape>
            </w:pict>
          </mc:Fallback>
        </mc:AlternateContent>
      </w:r>
      <w:r w:rsidR="002A4C17"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7591A1B" wp14:editId="3FAAF29C">
                <wp:simplePos x="0" y="0"/>
                <wp:positionH relativeFrom="page">
                  <wp:align>center</wp:align>
                </wp:positionH>
                <wp:positionV relativeFrom="paragraph">
                  <wp:posOffset>48950</wp:posOffset>
                </wp:positionV>
                <wp:extent cx="5562252" cy="1834327"/>
                <wp:effectExtent l="0" t="38100" r="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2252" cy="1834327"/>
                          <a:chOff x="0" y="0"/>
                          <a:chExt cx="5562252" cy="1834327"/>
                        </a:xfrm>
                      </wpg:grpSpPr>
                      <wpg:grpSp>
                        <wpg:cNvPr id="25" name="Group 25"/>
                        <wpg:cNvGrpSpPr/>
                        <wpg:grpSpPr>
                          <a:xfrm>
                            <a:off x="326003" y="1656"/>
                            <a:ext cx="4504055" cy="1527175"/>
                            <a:chOff x="0" y="0"/>
                            <a:chExt cx="4504494" cy="1527736"/>
                          </a:xfrm>
                        </wpg:grpSpPr>
                        <wpg:grpSp>
                          <wpg:cNvPr id="9" name="Group 9"/>
                          <wpg:cNvGrpSpPr/>
                          <wpg:grpSpPr>
                            <a:xfrm>
                              <a:off x="1055549" y="0"/>
                              <a:ext cx="3409819" cy="1477285"/>
                              <a:chOff x="0" y="0"/>
                              <a:chExt cx="3409819" cy="1477285"/>
                            </a:xfrm>
                          </wpg:grpSpPr>
                          <wps:wsp>
                            <wps:cNvPr id="2" name="Straight Connector 2"/>
                            <wps:cNvCnPr/>
                            <wps:spPr>
                              <a:xfrm flipV="1">
                                <a:off x="0" y="488887"/>
                                <a:ext cx="2299213" cy="98839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1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" name="Straight Connector 5"/>
                            <wps:cNvCnPr/>
                            <wps:spPr>
                              <a:xfrm flipV="1">
                                <a:off x="2439909" y="0"/>
                                <a:ext cx="967256" cy="39113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1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" name="Straight Connector 6"/>
                            <wps:cNvCnPr/>
                            <wps:spPr>
                              <a:xfrm>
                                <a:off x="0" y="1475715"/>
                                <a:ext cx="2780198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1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" name="Straight Connector 7"/>
                            <wps:cNvCnPr/>
                            <wps:spPr>
                              <a:xfrm flipH="1">
                                <a:off x="2897109" y="1475715"/>
                                <a:ext cx="512710" cy="1013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1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" name="Straight Connector 8"/>
                            <wps:cNvCnPr/>
                            <wps:spPr>
                              <a:xfrm flipH="1" flipV="1">
                                <a:off x="3408630" y="9053"/>
                                <a:ext cx="265" cy="1464162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1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1" name="Freeform: Shape 11"/>
                          <wps:cNvSpPr/>
                          <wps:spPr>
                            <a:xfrm>
                              <a:off x="3304728" y="438789"/>
                              <a:ext cx="90152" cy="95303"/>
                            </a:xfrm>
                            <a:custGeom>
                              <a:avLst/>
                              <a:gdLst>
                                <a:gd name="connsiteX0" fmla="*/ 0 w 167490"/>
                                <a:gd name="connsiteY0" fmla="*/ 0 h 258024"/>
                                <a:gd name="connsiteX1" fmla="*/ 76955 w 167490"/>
                                <a:gd name="connsiteY1" fmla="*/ 99588 h 258024"/>
                                <a:gd name="connsiteX2" fmla="*/ 81482 w 167490"/>
                                <a:gd name="connsiteY2" fmla="*/ 199176 h 258024"/>
                                <a:gd name="connsiteX3" fmla="*/ 167490 w 167490"/>
                                <a:gd name="connsiteY3" fmla="*/ 258024 h 25802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67490" h="258024">
                                  <a:moveTo>
                                    <a:pt x="0" y="0"/>
                                  </a:moveTo>
                                  <a:cubicBezTo>
                                    <a:pt x="31687" y="33196"/>
                                    <a:pt x="63375" y="66392"/>
                                    <a:pt x="76955" y="99588"/>
                                  </a:cubicBezTo>
                                  <a:cubicBezTo>
                                    <a:pt x="90535" y="132784"/>
                                    <a:pt x="66393" y="172770"/>
                                    <a:pt x="81482" y="199176"/>
                                  </a:cubicBezTo>
                                  <a:cubicBezTo>
                                    <a:pt x="96571" y="225582"/>
                                    <a:pt x="138066" y="246707"/>
                                    <a:pt x="167490" y="258024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accent6">
                                  <a:lumMod val="1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Freeform: Shape 12"/>
                          <wps:cNvSpPr/>
                          <wps:spPr>
                            <a:xfrm>
                              <a:off x="3445877" y="346735"/>
                              <a:ext cx="90152" cy="95303"/>
                            </a:xfrm>
                            <a:custGeom>
                              <a:avLst/>
                              <a:gdLst>
                                <a:gd name="connsiteX0" fmla="*/ 0 w 167490"/>
                                <a:gd name="connsiteY0" fmla="*/ 0 h 258024"/>
                                <a:gd name="connsiteX1" fmla="*/ 76955 w 167490"/>
                                <a:gd name="connsiteY1" fmla="*/ 99588 h 258024"/>
                                <a:gd name="connsiteX2" fmla="*/ 81482 w 167490"/>
                                <a:gd name="connsiteY2" fmla="*/ 199176 h 258024"/>
                                <a:gd name="connsiteX3" fmla="*/ 167490 w 167490"/>
                                <a:gd name="connsiteY3" fmla="*/ 258024 h 25802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67490" h="258024">
                                  <a:moveTo>
                                    <a:pt x="0" y="0"/>
                                  </a:moveTo>
                                  <a:cubicBezTo>
                                    <a:pt x="31687" y="33196"/>
                                    <a:pt x="63375" y="66392"/>
                                    <a:pt x="76955" y="99588"/>
                                  </a:cubicBezTo>
                                  <a:cubicBezTo>
                                    <a:pt x="90535" y="132784"/>
                                    <a:pt x="66393" y="172770"/>
                                    <a:pt x="81482" y="199176"/>
                                  </a:cubicBezTo>
                                  <a:cubicBezTo>
                                    <a:pt x="96571" y="225582"/>
                                    <a:pt x="138066" y="246707"/>
                                    <a:pt x="167490" y="258024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accent6">
                                  <a:lumMod val="1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Freeform: Shape 14"/>
                          <wps:cNvSpPr/>
                          <wps:spPr>
                            <a:xfrm rot="1965262">
                              <a:off x="3804886" y="1418905"/>
                              <a:ext cx="90152" cy="95303"/>
                            </a:xfrm>
                            <a:custGeom>
                              <a:avLst/>
                              <a:gdLst>
                                <a:gd name="connsiteX0" fmla="*/ 0 w 167490"/>
                                <a:gd name="connsiteY0" fmla="*/ 0 h 258024"/>
                                <a:gd name="connsiteX1" fmla="*/ 76955 w 167490"/>
                                <a:gd name="connsiteY1" fmla="*/ 99588 h 258024"/>
                                <a:gd name="connsiteX2" fmla="*/ 81482 w 167490"/>
                                <a:gd name="connsiteY2" fmla="*/ 199176 h 258024"/>
                                <a:gd name="connsiteX3" fmla="*/ 167490 w 167490"/>
                                <a:gd name="connsiteY3" fmla="*/ 258024 h 25802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67490" h="258024">
                                  <a:moveTo>
                                    <a:pt x="0" y="0"/>
                                  </a:moveTo>
                                  <a:cubicBezTo>
                                    <a:pt x="31687" y="33196"/>
                                    <a:pt x="63375" y="66392"/>
                                    <a:pt x="76955" y="99588"/>
                                  </a:cubicBezTo>
                                  <a:cubicBezTo>
                                    <a:pt x="90535" y="132784"/>
                                    <a:pt x="66393" y="172770"/>
                                    <a:pt x="81482" y="199176"/>
                                  </a:cubicBezTo>
                                  <a:cubicBezTo>
                                    <a:pt x="96571" y="225582"/>
                                    <a:pt x="138066" y="246707"/>
                                    <a:pt x="167490" y="258024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accent6">
                                  <a:lumMod val="1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Freeform: Shape 15"/>
                          <wps:cNvSpPr/>
                          <wps:spPr>
                            <a:xfrm rot="1965262">
                              <a:off x="3915351" y="1415837"/>
                              <a:ext cx="90152" cy="95303"/>
                            </a:xfrm>
                            <a:custGeom>
                              <a:avLst/>
                              <a:gdLst>
                                <a:gd name="connsiteX0" fmla="*/ 0 w 167490"/>
                                <a:gd name="connsiteY0" fmla="*/ 0 h 258024"/>
                                <a:gd name="connsiteX1" fmla="*/ 76955 w 167490"/>
                                <a:gd name="connsiteY1" fmla="*/ 99588 h 258024"/>
                                <a:gd name="connsiteX2" fmla="*/ 81482 w 167490"/>
                                <a:gd name="connsiteY2" fmla="*/ 199176 h 258024"/>
                                <a:gd name="connsiteX3" fmla="*/ 167490 w 167490"/>
                                <a:gd name="connsiteY3" fmla="*/ 258024 h 25802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67490" h="258024">
                                  <a:moveTo>
                                    <a:pt x="0" y="0"/>
                                  </a:moveTo>
                                  <a:cubicBezTo>
                                    <a:pt x="31687" y="33196"/>
                                    <a:pt x="63375" y="66392"/>
                                    <a:pt x="76955" y="99588"/>
                                  </a:cubicBezTo>
                                  <a:cubicBezTo>
                                    <a:pt x="90535" y="132784"/>
                                    <a:pt x="66393" y="172770"/>
                                    <a:pt x="81482" y="199176"/>
                                  </a:cubicBezTo>
                                  <a:cubicBezTo>
                                    <a:pt x="96571" y="225582"/>
                                    <a:pt x="138066" y="246707"/>
                                    <a:pt x="167490" y="258024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accent6">
                                  <a:lumMod val="1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Straight Connector 16"/>
                          <wps:cNvCnPr/>
                          <wps:spPr>
                            <a:xfrm>
                              <a:off x="0" y="1472859"/>
                              <a:ext cx="1066304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Straight Connector 17"/>
                          <wps:cNvCnPr/>
                          <wps:spPr>
                            <a:xfrm>
                              <a:off x="3347686" y="1141466"/>
                              <a:ext cx="112458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1" name="Group 21"/>
                          <wpg:cNvGrpSpPr/>
                          <wpg:grpSpPr>
                            <a:xfrm>
                              <a:off x="1024865" y="1426832"/>
                              <a:ext cx="73643" cy="100904"/>
                              <a:chOff x="0" y="0"/>
                              <a:chExt cx="73643" cy="100904"/>
                            </a:xfrm>
                          </wpg:grpSpPr>
                          <wps:wsp>
                            <wps:cNvPr id="19" name="Straight Connector 19"/>
                            <wps:cNvCnPr/>
                            <wps:spPr>
                              <a:xfrm>
                                <a:off x="3068" y="3068"/>
                                <a:ext cx="67506" cy="9783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" name="Straight Connector 20"/>
                            <wps:cNvCnPr/>
                            <wps:spPr>
                              <a:xfrm flipH="1">
                                <a:off x="0" y="0"/>
                                <a:ext cx="73643" cy="1009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2" name="Group 22"/>
                          <wpg:cNvGrpSpPr/>
                          <wpg:grpSpPr>
                            <a:xfrm>
                              <a:off x="4430851" y="1095439"/>
                              <a:ext cx="73643" cy="100904"/>
                              <a:chOff x="0" y="0"/>
                              <a:chExt cx="73643" cy="100904"/>
                            </a:xfrm>
                          </wpg:grpSpPr>
                          <wps:wsp>
                            <wps:cNvPr id="23" name="Straight Connector 23"/>
                            <wps:cNvCnPr/>
                            <wps:spPr>
                              <a:xfrm>
                                <a:off x="3068" y="3068"/>
                                <a:ext cx="67506" cy="9783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4" name="Straight Connector 24"/>
                            <wps:cNvCnPr/>
                            <wps:spPr>
                              <a:xfrm flipH="1">
                                <a:off x="0" y="0"/>
                                <a:ext cx="73643" cy="1009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40" name="Group 40"/>
                        <wpg:cNvGrpSpPr/>
                        <wpg:grpSpPr>
                          <a:xfrm>
                            <a:off x="0" y="0"/>
                            <a:ext cx="5562252" cy="1834327"/>
                            <a:chOff x="0" y="0"/>
                            <a:chExt cx="5562252" cy="1834327"/>
                          </a:xfrm>
                        </wpg:grpSpPr>
                        <wps:wsp>
                          <wps:cNvPr id="26" name="Text Box 26"/>
                          <wps:cNvSpPr txBox="1"/>
                          <wps:spPr>
                            <a:xfrm>
                              <a:off x="0" y="1300608"/>
                              <a:ext cx="1423283" cy="2311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188279" w14:textId="62037ADE" w:rsidR="00667D8D" w:rsidRPr="00667D8D" w:rsidRDefault="00667D8D">
                                <w:pPr>
                                  <w:rPr>
                                    <w:sz w:val="16"/>
                                    <w:szCs w:val="18"/>
                                  </w:rPr>
                                </w:pPr>
                                <w:r>
                                  <w:rPr>
                                    <w:sz w:val="16"/>
                                    <w:szCs w:val="18"/>
                                  </w:rPr>
                                  <w:t xml:space="preserve">Airport </w:t>
                                </w:r>
                                <w:proofErr w:type="spellStart"/>
                                <w:r>
                                  <w:rPr>
                                    <w:sz w:val="16"/>
                                    <w:szCs w:val="18"/>
                                  </w:rPr>
                                  <w:t>Elev</w:t>
                                </w:r>
                                <w:proofErr w:type="spellEnd"/>
                                <w:r>
                                  <w:rPr>
                                    <w:sz w:val="16"/>
                                    <w:szCs w:val="18"/>
                                  </w:rPr>
                                  <w:t>, A</w:t>
                                </w:r>
                                <w:r w:rsidR="00F65382">
                                  <w:rPr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  <w:szCs w:val="18"/>
                                  </w:rPr>
                                  <w:t>=</w:t>
                                </w:r>
                                <w:r w:rsidR="00F65382">
                                  <w:rPr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6"/>
                                    <w:szCs w:val="18"/>
                                  </w:rPr>
                                  <w:t>1206 feet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3394464" y="971687"/>
                              <a:ext cx="1423283" cy="2311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C20CFC" w14:textId="5AD6CF32" w:rsidR="00667D8D" w:rsidRPr="00667D8D" w:rsidRDefault="00571EB7" w:rsidP="00667D8D">
                                <w:pPr>
                                  <w:rPr>
                                    <w:sz w:val="16"/>
                                    <w:szCs w:val="18"/>
                                  </w:rPr>
                                </w:pPr>
                                <w:r>
                                  <w:rPr>
                                    <w:sz w:val="16"/>
                                    <w:szCs w:val="18"/>
                                  </w:rPr>
                                  <w:t xml:space="preserve">Project </w:t>
                                </w:r>
                                <w:proofErr w:type="spellStart"/>
                                <w:r w:rsidR="00667D8D">
                                  <w:rPr>
                                    <w:sz w:val="16"/>
                                    <w:szCs w:val="18"/>
                                  </w:rPr>
                                  <w:t>Elev</w:t>
                                </w:r>
                                <w:proofErr w:type="spellEnd"/>
                                <w:r w:rsidR="00667D8D">
                                  <w:rPr>
                                    <w:sz w:val="16"/>
                                    <w:szCs w:val="18"/>
                                  </w:rPr>
                                  <w:t>, B</w:t>
                                </w:r>
                                <w:r w:rsidR="00F65382">
                                  <w:rPr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="00667D8D">
                                  <w:rPr>
                                    <w:sz w:val="16"/>
                                    <w:szCs w:val="18"/>
                                  </w:rPr>
                                  <w:t>=</w:t>
                                </w:r>
                                <w:r w:rsidR="00F65382">
                                  <w:rPr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="00667D8D">
                                  <w:rPr>
                                    <w:sz w:val="16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sz w:val="16"/>
                                    <w:szCs w:val="18"/>
                                  </w:rPr>
                                  <w:t>13</w:t>
                                </w:r>
                                <w:r w:rsidR="00667D8D">
                                  <w:rPr>
                                    <w:sz w:val="16"/>
                                    <w:szCs w:val="18"/>
                                  </w:rPr>
                                  <w:t xml:space="preserve"> feet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Text Box 28"/>
                          <wps:cNvSpPr txBox="1"/>
                          <wps:spPr>
                            <a:xfrm>
                              <a:off x="2453750" y="1603215"/>
                              <a:ext cx="1423283" cy="2311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D2881BC" w14:textId="2C6DC254" w:rsidR="00667D8D" w:rsidRPr="00667D8D" w:rsidRDefault="00667D8D" w:rsidP="00667D8D">
                                <w:pPr>
                                  <w:rPr>
                                    <w:sz w:val="16"/>
                                    <w:szCs w:val="18"/>
                                  </w:rPr>
                                </w:pPr>
                                <w:r>
                                  <w:rPr>
                                    <w:sz w:val="16"/>
                                    <w:szCs w:val="18"/>
                                  </w:rPr>
                                  <w:t>Distance, C</w:t>
                                </w:r>
                                <w:r w:rsidR="00F65382">
                                  <w:rPr>
                                    <w:sz w:val="16"/>
                                    <w:szCs w:val="18"/>
                                  </w:rPr>
                                  <w:t xml:space="preserve"> = 11,800 feet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4894343" y="537511"/>
                              <a:ext cx="667909" cy="2311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4D8E25" w14:textId="511C159D" w:rsidR="00F65382" w:rsidRPr="00667D8D" w:rsidRDefault="00F65382" w:rsidP="00F65382">
                                <w:pPr>
                                  <w:rPr>
                                    <w:sz w:val="16"/>
                                    <w:szCs w:val="18"/>
                                  </w:rPr>
                                </w:pPr>
                                <w:r>
                                  <w:rPr>
                                    <w:sz w:val="16"/>
                                    <w:szCs w:val="18"/>
                                  </w:rPr>
                                  <w:t>Z = 11</w:t>
                                </w:r>
                                <w:r w:rsidR="00571EB7">
                                  <w:rPr>
                                    <w:sz w:val="16"/>
                                    <w:szCs w:val="18"/>
                                  </w:rPr>
                                  <w:t>1</w:t>
                                </w:r>
                                <w:r>
                                  <w:rPr>
                                    <w:sz w:val="16"/>
                                    <w:szCs w:val="18"/>
                                  </w:rPr>
                                  <w:t xml:space="preserve"> ft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31"/>
                          <wps:cNvSpPr txBox="1"/>
                          <wps:spPr>
                            <a:xfrm>
                              <a:off x="2299157" y="537511"/>
                              <a:ext cx="811033" cy="2311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D3B3FB6" w14:textId="49BBB869" w:rsidR="00F65382" w:rsidRPr="00667D8D" w:rsidRDefault="00F65382" w:rsidP="00F65382">
                                <w:pPr>
                                  <w:rPr>
                                    <w:sz w:val="16"/>
                                    <w:szCs w:val="18"/>
                                  </w:rPr>
                                </w:pPr>
                                <w:r>
                                  <w:rPr>
                                    <w:sz w:val="16"/>
                                    <w:szCs w:val="18"/>
                                  </w:rPr>
                                  <w:t>100:1 Slope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9" name="Group 39"/>
                          <wpg:cNvGrpSpPr/>
                          <wpg:grpSpPr>
                            <a:xfrm>
                              <a:off x="1389965" y="0"/>
                              <a:ext cx="3531658" cy="1652553"/>
                              <a:chOff x="0" y="0"/>
                              <a:chExt cx="3531658" cy="1652553"/>
                            </a:xfrm>
                          </wpg:grpSpPr>
                          <wps:wsp>
                            <wps:cNvPr id="33" name="Straight Arrow Connector 33"/>
                            <wps:cNvCnPr/>
                            <wps:spPr>
                              <a:xfrm>
                                <a:off x="1919" y="1613631"/>
                                <a:ext cx="3396079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" name="Straight Arrow Connector 34"/>
                            <wps:cNvCnPr/>
                            <wps:spPr>
                              <a:xfrm>
                                <a:off x="3490147" y="0"/>
                                <a:ext cx="6442" cy="1142425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" name="Straight Connector 35"/>
                            <wps:cNvCnPr/>
                            <wps:spPr>
                              <a:xfrm>
                                <a:off x="0" y="1560455"/>
                                <a:ext cx="0" cy="920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" name="Straight Connector 36"/>
                            <wps:cNvCnPr/>
                            <wps:spPr>
                              <a:xfrm>
                                <a:off x="3391175" y="1560455"/>
                                <a:ext cx="0" cy="920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" name="Straight Connector 37"/>
                            <wps:cNvCnPr/>
                            <wps:spPr>
                              <a:xfrm flipV="1">
                                <a:off x="3447091" y="1370"/>
                                <a:ext cx="8191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" name="Straight Connector 38"/>
                            <wps:cNvCnPr/>
                            <wps:spPr>
                              <a:xfrm>
                                <a:off x="3457855" y="1138527"/>
                                <a:ext cx="7380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7591A1B" id="Group 41" o:spid="_x0000_s1027" style="position:absolute;margin-left:0;margin-top:3.85pt;width:437.95pt;height:144.45pt;z-index:251696128;mso-position-horizontal:center;mso-position-horizontal-relative:page" coordsize="55622,18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">
                <v:group id="Group 25" o:spid="_x0000_s1028" style="position:absolute;left:3260;top:16;width:45040;height:15272" coordsize="45044,15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group id="Group 9" o:spid="_x0000_s1029" style="position:absolute;left:10555;width:34098;height:14772" coordsize="34098,14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line id="Straight Connector 2" o:spid="_x0000_s1030" style="position:absolute;flip:y;visibility:visible;mso-wrap-style:square" from="0,4888" to="22992,14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" strokecolor="#0d1a1b [329]"/>
                    <v:line id="Straight Connector 5" o:spid="_x0000_s1031" style="position:absolute;flip:y;visibility:visible;mso-wrap-style:square" from="24399,0" to="34071,3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" strokecolor="#0d1a1b [329]"/>
                    <v:line id="Straight Connector 6" o:spid="_x0000_s1032" style="position:absolute;visibility:visible;mso-wrap-style:square" from="0,14757" to="27801,14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" strokecolor="#0d1a1b [329]"/>
                    <v:line id="Straight Connector 7" o:spid="_x0000_s1033" style="position:absolute;flip:x;visibility:visible;mso-wrap-style:square" from="28971,14757" to="34098,147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" strokecolor="#0d1a1b [329]"/>
                    <v:line id="Straight Connector 8" o:spid="_x0000_s1034" style="position:absolute;flip:x y;visibility:visible;mso-wrap-style:square" from="34086,90" to="34088,14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" strokecolor="#0d1a1b [329]"/>
                  </v:group>
                  <v:shape id="Freeform: Shape 11" o:spid="_x0000_s1035" style="position:absolute;left:33047;top:4387;width:901;height:953;visibility:visible;mso-wrap-style:square;v-text-anchor:middle" coordsize="167490,258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" path="m,c31687,33196,63375,66392,76955,99588v13580,33196,-10562,73182,4527,99588c96571,225582,138066,246707,167490,258024e" filled="f" strokecolor="#0d1a1b [329]" strokeweight="1pt">
                    <v:path arrowok="t" o:connecttype="custom" o:connectlocs="0,0;41421,36784;43858,73567;90152,95303" o:connectangles="0,0,0,0"/>
                  </v:shape>
                  <v:shape id="Freeform: Shape 12" o:spid="_x0000_s1036" style="position:absolute;left:34458;top:3467;width:902;height:953;visibility:visible;mso-wrap-style:square;v-text-anchor:middle" coordsize="167490,258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" path="m,c31687,33196,63375,66392,76955,99588v13580,33196,-10562,73182,4527,99588c96571,225582,138066,246707,167490,258024e" filled="f" strokecolor="#0d1a1b [329]" strokeweight="1pt">
                    <v:path arrowok="t" o:connecttype="custom" o:connectlocs="0,0;41421,36784;43858,73567;90152,95303" o:connectangles="0,0,0,0"/>
                  </v:shape>
                  <v:shape id="Freeform: Shape 14" o:spid="_x0000_s1037" style="position:absolute;left:38048;top:14189;width:902;height:953;rotation:2146590fd;visibility:visible;mso-wrap-style:square;v-text-anchor:middle" coordsize="167490,258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" path="m,c31687,33196,63375,66392,76955,99588v13580,33196,-10562,73182,4527,99588c96571,225582,138066,246707,167490,258024e" filled="f" strokecolor="#0d1a1b [329]" strokeweight="1pt">
                    <v:path arrowok="t" o:connecttype="custom" o:connectlocs="0,0;41421,36784;43858,73567;90152,95303" o:connectangles="0,0,0,0"/>
                  </v:shape>
                  <v:shape id="Freeform: Shape 15" o:spid="_x0000_s1038" style="position:absolute;left:39153;top:14158;width:902;height:953;rotation:2146590fd;visibility:visible;mso-wrap-style:square;v-text-anchor:middle" coordsize="167490,258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" path="m,c31687,33196,63375,66392,76955,99588v13580,33196,-10562,73182,4527,99588c96571,225582,138066,246707,167490,258024e" filled="f" strokecolor="#0d1a1b [329]" strokeweight="1pt">
                    <v:path arrowok="t" o:connecttype="custom" o:connectlocs="0,0;41421,36784;43858,73567;90152,95303" o:connectangles="0,0,0,0"/>
                  </v:shape>
                  <v:line id="Straight Connector 16" o:spid="_x0000_s1039" style="position:absolute;visibility:visible;mso-wrap-style:square" from="0,14728" to="10663,14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" strokecolor="#3b3b3b [3040]"/>
                  <v:line id="Straight Connector 17" o:spid="_x0000_s1040" style="position:absolute;visibility:visible;mso-wrap-style:square" from="33476,11414" to="44722,114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" strokecolor="#3b3b3b [3040]"/>
                  <v:group id="Group 21" o:spid="_x0000_s1041" style="position:absolute;left:10248;top:14268;width:737;height:1009" coordsize="73643,100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line id="Straight Connector 19" o:spid="_x0000_s1042" style="position:absolute;visibility:visible;mso-wrap-style:square" from="3068,3068" to="70574,100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" strokecolor="#3b3b3b [3040]"/>
                    <v:line id="Straight Connector 20" o:spid="_x0000_s1043" style="position:absolute;flip:x;visibility:visible;mso-wrap-style:square" from="0,0" to="73643,100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" strokecolor="#3b3b3b [3040]"/>
                  </v:group>
                  <v:group id="Group 22" o:spid="_x0000_s1044" style="position:absolute;left:44308;top:10954;width:736;height:1009" coordsize="73643,100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line id="Straight Connector 23" o:spid="_x0000_s1045" style="position:absolute;visibility:visible;mso-wrap-style:square" from="3068,3068" to="70574,100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" strokecolor="#3b3b3b [3040]"/>
                    <v:line id="Straight Connector 24" o:spid="_x0000_s1046" style="position:absolute;flip:x;visibility:visible;mso-wrap-style:square" from="0,0" to="73643,100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" strokecolor="#3b3b3b [3040]"/>
                  </v:group>
                </v:group>
                <v:group id="Group 40" o:spid="_x0000_s1047" style="position:absolute;width:55622;height:18343" coordsize="55622,1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Text Box 26" o:spid="_x0000_s1048" type="#_x0000_t202" style="position:absolute;top:13006;width:14232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14:paraId="76188279" w14:textId="62037ADE" w:rsidR="00667D8D" w:rsidRPr="00667D8D" w:rsidRDefault="00667D8D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8"/>
                            </w:rPr>
                            <w:t xml:space="preserve">Airport </w:t>
                          </w:r>
                          <w:proofErr w:type="spellStart"/>
                          <w:r>
                            <w:rPr>
                              <w:sz w:val="16"/>
                              <w:szCs w:val="18"/>
                            </w:rPr>
                            <w:t>Elev</w:t>
                          </w:r>
                          <w:proofErr w:type="spellEnd"/>
                          <w:r>
                            <w:rPr>
                              <w:sz w:val="16"/>
                              <w:szCs w:val="18"/>
                            </w:rPr>
                            <w:t>, A</w:t>
                          </w:r>
                          <w:r w:rsidR="00F65382">
                            <w:rPr>
                              <w:sz w:val="16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8"/>
                            </w:rPr>
                            <w:t>=</w:t>
                          </w:r>
                          <w:r w:rsidR="00F65382">
                            <w:rPr>
                              <w:sz w:val="16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8"/>
                            </w:rPr>
                            <w:t>1206 feet</w:t>
                          </w:r>
                        </w:p>
                      </w:txbxContent>
                    </v:textbox>
                  </v:shape>
                  <v:shape id="Text Box 27" o:spid="_x0000_s1049" type="#_x0000_t202" style="position:absolute;left:33944;top:9716;width:14233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  <v:textbox>
                      <w:txbxContent>
                        <w:p w14:paraId="7AC20CFC" w14:textId="5AD6CF32" w:rsidR="00667D8D" w:rsidRPr="00667D8D" w:rsidRDefault="00571EB7" w:rsidP="00667D8D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8"/>
                            </w:rPr>
                            <w:t xml:space="preserve">Project </w:t>
                          </w:r>
                          <w:proofErr w:type="spellStart"/>
                          <w:r w:rsidR="00667D8D">
                            <w:rPr>
                              <w:sz w:val="16"/>
                              <w:szCs w:val="18"/>
                            </w:rPr>
                            <w:t>Elev</w:t>
                          </w:r>
                          <w:proofErr w:type="spellEnd"/>
                          <w:r w:rsidR="00667D8D">
                            <w:rPr>
                              <w:sz w:val="16"/>
                              <w:szCs w:val="18"/>
                            </w:rPr>
                            <w:t>, B</w:t>
                          </w:r>
                          <w:r w:rsidR="00F65382">
                            <w:rPr>
                              <w:sz w:val="16"/>
                              <w:szCs w:val="18"/>
                            </w:rPr>
                            <w:t xml:space="preserve"> </w:t>
                          </w:r>
                          <w:r w:rsidR="00667D8D">
                            <w:rPr>
                              <w:sz w:val="16"/>
                              <w:szCs w:val="18"/>
                            </w:rPr>
                            <w:t>=</w:t>
                          </w:r>
                          <w:r w:rsidR="00F65382">
                            <w:rPr>
                              <w:sz w:val="16"/>
                              <w:szCs w:val="18"/>
                            </w:rPr>
                            <w:t xml:space="preserve"> </w:t>
                          </w:r>
                          <w:r w:rsidR="00667D8D">
                            <w:rPr>
                              <w:sz w:val="16"/>
                              <w:szCs w:val="18"/>
                            </w:rPr>
                            <w:t>12</w:t>
                          </w:r>
                          <w:r>
                            <w:rPr>
                              <w:sz w:val="16"/>
                              <w:szCs w:val="18"/>
                            </w:rPr>
                            <w:t>13</w:t>
                          </w:r>
                          <w:r w:rsidR="00667D8D">
                            <w:rPr>
                              <w:sz w:val="16"/>
                              <w:szCs w:val="18"/>
                            </w:rPr>
                            <w:t xml:space="preserve"> feet</w:t>
                          </w:r>
                        </w:p>
                      </w:txbxContent>
                    </v:textbox>
                  </v:shape>
                  <v:shape id="Text Box 28" o:spid="_x0000_s1050" type="#_x0000_t202" style="position:absolute;left:24537;top:16032;width:14233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<v:textbox>
                      <w:txbxContent>
                        <w:p w14:paraId="0D2881BC" w14:textId="2C6DC254" w:rsidR="00667D8D" w:rsidRPr="00667D8D" w:rsidRDefault="00667D8D" w:rsidP="00667D8D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8"/>
                            </w:rPr>
                            <w:t>Distance, C</w:t>
                          </w:r>
                          <w:r w:rsidR="00F65382">
                            <w:rPr>
                              <w:sz w:val="16"/>
                              <w:szCs w:val="18"/>
                            </w:rPr>
                            <w:t xml:space="preserve"> = 11,800 feet</w:t>
                          </w:r>
                        </w:p>
                      </w:txbxContent>
                    </v:textbox>
                  </v:shape>
                  <v:shape id="Text Box 30" o:spid="_x0000_s1051" type="#_x0000_t202" style="position:absolute;left:48943;top:5375;width:6679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<v:textbox>
                      <w:txbxContent>
                        <w:p w14:paraId="634D8E25" w14:textId="511C159D" w:rsidR="00F65382" w:rsidRPr="00667D8D" w:rsidRDefault="00F65382" w:rsidP="00F65382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8"/>
                            </w:rPr>
                            <w:t>Z = 11</w:t>
                          </w:r>
                          <w:r w:rsidR="00571EB7">
                            <w:rPr>
                              <w:sz w:val="16"/>
                              <w:szCs w:val="18"/>
                            </w:rPr>
                            <w:t>1</w:t>
                          </w:r>
                          <w:r>
                            <w:rPr>
                              <w:sz w:val="16"/>
                              <w:szCs w:val="18"/>
                            </w:rPr>
                            <w:t xml:space="preserve"> ft</w:t>
                          </w:r>
                        </w:p>
                      </w:txbxContent>
                    </v:textbox>
                  </v:shape>
                  <v:shape id="Text Box 31" o:spid="_x0000_s1052" type="#_x0000_t202" style="position:absolute;left:22991;top:5375;width:8110;height:2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14:paraId="6D3B3FB6" w14:textId="49BBB869" w:rsidR="00F65382" w:rsidRPr="00667D8D" w:rsidRDefault="00F65382" w:rsidP="00F65382">
                          <w:pPr>
                            <w:rPr>
                              <w:sz w:val="16"/>
                              <w:szCs w:val="18"/>
                            </w:rPr>
                          </w:pPr>
                          <w:r>
                            <w:rPr>
                              <w:sz w:val="16"/>
                              <w:szCs w:val="18"/>
                            </w:rPr>
                            <w:t>100:1 Slope</w:t>
                          </w:r>
                        </w:p>
                      </w:txbxContent>
                    </v:textbox>
                  </v:shape>
                  <v:group id="Group 39" o:spid="_x0000_s1053" style="position:absolute;left:13899;width:35317;height:16525" coordsize="35316,1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3" o:spid="_x0000_s1054" type="#_x0000_t32" style="position:absolute;left:19;top:16136;width:339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" strokecolor="#3b3b3b [3040]">
                      <v:stroke startarrow="block" endarrow="block"/>
                    </v:shape>
                    <v:shape id="Straight Arrow Connector 34" o:spid="_x0000_s1055" type="#_x0000_t32" style="position:absolute;left:34901;width:64;height:114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" strokecolor="#3b3b3b [3040]">
                      <v:stroke startarrow="block" endarrow="block"/>
                    </v:shape>
                    <v:line id="Straight Connector 35" o:spid="_x0000_s1056" style="position:absolute;visibility:visible;mso-wrap-style:square" from="0,15604" to="0,16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" strokecolor="#3b3b3b [3040]"/>
                    <v:line id="Straight Connector 36" o:spid="_x0000_s1057" style="position:absolute;visibility:visible;mso-wrap-style:square" from="33911,15604" to="33911,16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" strokecolor="#3b3b3b [3040]"/>
                    <v:line id="Straight Connector 37" o:spid="_x0000_s1058" style="position:absolute;flip:y;visibility:visible;mso-wrap-style:square" from="34470,13" to="35290,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" strokecolor="#3b3b3b [3040]"/>
                    <v:line id="Straight Connector 38" o:spid="_x0000_s1059" style="position:absolute;visibility:visible;mso-wrap-style:square" from="34578,11385" to="35316,1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" strokecolor="#3b3b3b [3040]"/>
                  </v:group>
                </v:group>
                <w10:wrap anchorx="page"/>
              </v:group>
            </w:pict>
          </mc:Fallback>
        </mc:AlternateContent>
      </w:r>
    </w:p>
    <w:p w14:paraId="675A84BE" w14:textId="60B40EF3" w:rsidR="00F65382" w:rsidRDefault="00F65382">
      <w:pPr>
        <w:spacing w:line="240" w:lineRule="auto"/>
      </w:pPr>
    </w:p>
    <w:p w14:paraId="1AB0272A" w14:textId="2B3A4727" w:rsidR="00667D8D" w:rsidRDefault="00667D8D">
      <w:pPr>
        <w:spacing w:line="240" w:lineRule="auto"/>
      </w:pPr>
    </w:p>
    <w:p w14:paraId="5DADAE3D" w14:textId="02577BDD" w:rsidR="00261200" w:rsidRDefault="00261200">
      <w:pPr>
        <w:spacing w:line="240" w:lineRule="auto"/>
        <w:rPr>
          <w:rFonts w:asciiTheme="majorHAnsi" w:eastAsiaTheme="majorEastAsia" w:hAnsiTheme="majorHAnsi" w:cstheme="majorBidi"/>
          <w:b/>
          <w:bCs/>
          <w:color w:val="A20C33" w:themeColor="accent1"/>
          <w:sz w:val="28"/>
          <w:szCs w:val="28"/>
        </w:rPr>
      </w:pPr>
    </w:p>
    <w:p w14:paraId="216C517B" w14:textId="78CEC157" w:rsidR="00667D8D" w:rsidRDefault="00667D8D">
      <w:pPr>
        <w:spacing w:line="240" w:lineRule="auto"/>
        <w:rPr>
          <w:rFonts w:asciiTheme="majorHAnsi" w:eastAsiaTheme="majorEastAsia" w:hAnsiTheme="majorHAnsi" w:cstheme="majorBidi"/>
          <w:b/>
          <w:bCs/>
          <w:color w:val="A20C33" w:themeColor="accent1"/>
          <w:sz w:val="28"/>
          <w:szCs w:val="28"/>
        </w:rPr>
      </w:pPr>
    </w:p>
    <w:p w14:paraId="4CCDDC45" w14:textId="5D7ABC63" w:rsidR="00667D8D" w:rsidRDefault="00667D8D">
      <w:pPr>
        <w:spacing w:line="240" w:lineRule="auto"/>
        <w:rPr>
          <w:rFonts w:asciiTheme="majorHAnsi" w:eastAsiaTheme="majorEastAsia" w:hAnsiTheme="majorHAnsi" w:cstheme="majorBidi"/>
          <w:b/>
          <w:bCs/>
          <w:color w:val="A20C33" w:themeColor="accent1"/>
          <w:sz w:val="28"/>
          <w:szCs w:val="28"/>
        </w:rPr>
      </w:pPr>
    </w:p>
    <w:p w14:paraId="0668E8A0" w14:textId="70BB6971" w:rsidR="00667D8D" w:rsidRDefault="00667D8D">
      <w:pPr>
        <w:spacing w:line="240" w:lineRule="auto"/>
        <w:rPr>
          <w:rFonts w:asciiTheme="majorHAnsi" w:eastAsiaTheme="majorEastAsia" w:hAnsiTheme="majorHAnsi" w:cstheme="majorBidi"/>
          <w:b/>
          <w:bCs/>
          <w:color w:val="A20C33" w:themeColor="accent1"/>
          <w:sz w:val="28"/>
          <w:szCs w:val="28"/>
        </w:rPr>
      </w:pPr>
    </w:p>
    <w:p w14:paraId="52D20A8B" w14:textId="14294DC4" w:rsidR="00667D8D" w:rsidRPr="00D80EE1" w:rsidRDefault="00667D8D" w:rsidP="002A4C17">
      <w:pPr>
        <w:pStyle w:val="Heading3"/>
        <w:jc w:val="center"/>
        <w:rPr>
          <w:sz w:val="20"/>
          <w:szCs w:val="20"/>
        </w:rPr>
      </w:pPr>
      <w:r w:rsidRPr="00D80EE1">
        <w:rPr>
          <w:sz w:val="20"/>
          <w:szCs w:val="20"/>
        </w:rPr>
        <w:t>Figure 1: Ashland County Airport Notification Triangle</w:t>
      </w:r>
    </w:p>
    <w:p w14:paraId="11B3E493" w14:textId="5BCAAB85" w:rsidR="00667D8D" w:rsidRPr="00D80EE1" w:rsidRDefault="006B514D" w:rsidP="006B514D">
      <w:pPr>
        <w:jc w:val="center"/>
        <w:rPr>
          <w:b/>
          <w:bCs/>
          <w:color w:val="2F2F2F" w:themeColor="text1" w:themeShade="BF"/>
          <w:szCs w:val="20"/>
        </w:rPr>
      </w:pPr>
      <w:r w:rsidRPr="00D80EE1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1E40373" wp14:editId="0922F3BF">
                <wp:simplePos x="0" y="0"/>
                <wp:positionH relativeFrom="margin">
                  <wp:align>center</wp:align>
                </wp:positionH>
                <wp:positionV relativeFrom="paragraph">
                  <wp:posOffset>443230</wp:posOffset>
                </wp:positionV>
                <wp:extent cx="5117209" cy="3384550"/>
                <wp:effectExtent l="0" t="0" r="7620" b="6350"/>
                <wp:wrapTopAndBottom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17209" cy="3384550"/>
                          <a:chOff x="300250" y="109182"/>
                          <a:chExt cx="5117209" cy="3384550"/>
                        </a:xfrm>
                      </wpg:grpSpPr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alphaModFix amt="9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5" t="2869" r="5206" b="8179"/>
                          <a:stretch/>
                        </pic:blipFill>
                        <pic:spPr>
                          <a:xfrm>
                            <a:off x="300250" y="109182"/>
                            <a:ext cx="5117209" cy="3384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Text Box 43"/>
                        <wps:cNvSpPr txBox="1"/>
                        <wps:spPr>
                          <a:xfrm>
                            <a:off x="3964675" y="1016758"/>
                            <a:ext cx="1256044" cy="14570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80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46BC662" w14:textId="52A114CD" w:rsidR="000B48E2" w:rsidRPr="000B48E2" w:rsidRDefault="00E56937" w:rsidP="000B48E2">
                              <w:pPr>
                                <w:rPr>
                                  <w:rFonts w:cstheme="minorHAnsi"/>
                                  <w:sz w:val="14"/>
                                  <w:szCs w:val="16"/>
                                </w:rPr>
                              </w:pPr>
                              <w:r>
                                <w:rPr>
                                  <w:rFonts w:cstheme="minorHAnsi"/>
                                  <w:sz w:val="14"/>
                                  <w:szCs w:val="16"/>
                                </w:rPr>
                                <w:t xml:space="preserve"> </w:t>
                              </w:r>
                              <w:r w:rsidR="000B48E2" w:rsidRPr="000B48E2">
                                <w:rPr>
                                  <w:rFonts w:cstheme="minorHAnsi"/>
                                  <w:sz w:val="14"/>
                                  <w:szCs w:val="16"/>
                                </w:rPr>
                                <w:t>40.920533849, -82.214454033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288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E40373" id="Group 44" o:spid="_x0000_s1060" style="position:absolute;left:0;text-align:left;margin-left:0;margin-top:34.9pt;width:402.95pt;height:266.5pt;z-index:251699200;mso-position-horizontal:center;mso-position-horizontal-relative:margin;mso-width-relative:margin;mso-height-relative:margin" coordorigin="3002,1091" coordsize="51172,338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2" o:spid="_x0000_s1061" type="#_x0000_t75" style="position:absolute;left:3002;top:1091;width:51172;height:33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">
                  <v:imagedata r:id="rId14" o:title="" croptop="1880f" cropbottom="5360f" cropleft="3444f" cropright="3412f"/>
                </v:shape>
                <v:shape id="Text Box 43" o:spid="_x0000_s1062" type="#_x0000_t202" style="position:absolute;left:39646;top:10167;width:12561;height:1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" stroked="f" strokeweight=".5pt">
                  <v:fill opacity="52428f"/>
                  <v:textbox inset="0,1.44pt,0,0">
                    <w:txbxContent>
                      <w:p w14:paraId="646BC662" w14:textId="52A114CD" w:rsidR="000B48E2" w:rsidRPr="000B48E2" w:rsidRDefault="00E56937" w:rsidP="000B48E2">
                        <w:pPr>
                          <w:rPr>
                            <w:rFonts w:cstheme="minorHAnsi"/>
                            <w:sz w:val="14"/>
                            <w:szCs w:val="16"/>
                          </w:rPr>
                        </w:pPr>
                        <w:r>
                          <w:rPr>
                            <w:rFonts w:cstheme="minorHAnsi"/>
                            <w:sz w:val="14"/>
                            <w:szCs w:val="16"/>
                          </w:rPr>
                          <w:t xml:space="preserve"> </w:t>
                        </w:r>
                        <w:r w:rsidR="000B48E2" w:rsidRPr="000B48E2">
                          <w:rPr>
                            <w:rFonts w:cstheme="minorHAnsi"/>
                            <w:sz w:val="14"/>
                            <w:szCs w:val="16"/>
                          </w:rPr>
                          <w:t>40.920533849, -82.214454033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667D8D" w:rsidRPr="00D80EE1">
        <w:rPr>
          <w:rStyle w:val="Strong"/>
          <w:szCs w:val="20"/>
        </w:rPr>
        <w:t>Note: Notification Necessary</w:t>
      </w:r>
      <w:r w:rsidR="00667D8D" w:rsidRPr="00D80EE1">
        <w:tab/>
      </w:r>
    </w:p>
    <w:p w14:paraId="0160C70B" w14:textId="56276292" w:rsidR="00667D8D" w:rsidRDefault="002A4C17" w:rsidP="00E56937">
      <w:pPr>
        <w:spacing w:line="240" w:lineRule="auto"/>
        <w:jc w:val="center"/>
      </w:pPr>
      <w:r>
        <w:br w:type="page"/>
      </w:r>
    </w:p>
    <w:p w14:paraId="172BCE5D" w14:textId="6C7736AD" w:rsidR="0073026A" w:rsidRPr="003C75A3" w:rsidRDefault="008B68E0" w:rsidP="00E56937">
      <w:pPr>
        <w:pStyle w:val="NoSpacing"/>
        <w:jc w:val="center"/>
      </w:pPr>
      <w:r>
        <w:rPr>
          <w:noProof/>
        </w:rPr>
        <w:lastRenderedPageBreak/>
        <w:drawing>
          <wp:inline distT="0" distB="0" distL="0" distR="0" wp14:anchorId="5F5FBBB3" wp14:editId="6B976878">
            <wp:extent cx="5715000" cy="624014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24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026A" w:rsidRPr="003C75A3" w:rsidSect="00355C70">
      <w:headerReference w:type="default" r:id="rId16"/>
      <w:footerReference w:type="default" r:id="rId17"/>
      <w:headerReference w:type="first" r:id="rId18"/>
      <w:footerReference w:type="first" r:id="rId19"/>
      <w:pgSz w:w="12240" w:h="15840"/>
      <w:pgMar w:top="2520" w:right="1440" w:bottom="1800" w:left="1800" w:header="1440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18053A" w14:textId="77777777" w:rsidR="00817DFD" w:rsidRDefault="00817DFD" w:rsidP="003C7D00">
      <w:pPr>
        <w:spacing w:after="0" w:line="240" w:lineRule="auto"/>
      </w:pPr>
      <w:r>
        <w:separator/>
      </w:r>
    </w:p>
    <w:p w14:paraId="418D844C" w14:textId="77777777" w:rsidR="00817DFD" w:rsidRDefault="00817DFD"/>
  </w:endnote>
  <w:endnote w:type="continuationSeparator" w:id="0">
    <w:p w14:paraId="78CA6E9F" w14:textId="77777777" w:rsidR="00817DFD" w:rsidRDefault="00817DFD" w:rsidP="003C7D00">
      <w:pPr>
        <w:spacing w:after="0" w:line="240" w:lineRule="auto"/>
      </w:pPr>
      <w:r>
        <w:continuationSeparator/>
      </w:r>
    </w:p>
    <w:p w14:paraId="0902C060" w14:textId="77777777" w:rsidR="00817DFD" w:rsidRDefault="00817DF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01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12" w:space="0" w:color="FFFFFF" w:themeColor="background1"/>
        <w:insideV w:val="single" w:sz="18" w:space="0" w:color="FFFFFF" w:themeColor="background1"/>
      </w:tblBorders>
      <w:tblCellMar>
        <w:left w:w="72" w:type="dxa"/>
        <w:right w:w="43" w:type="dxa"/>
      </w:tblCellMar>
      <w:tblLook w:val="04A0" w:firstRow="1" w:lastRow="0" w:firstColumn="1" w:lastColumn="0" w:noHBand="0" w:noVBand="1"/>
    </w:tblPr>
    <w:tblGrid>
      <w:gridCol w:w="1538"/>
      <w:gridCol w:w="6098"/>
      <w:gridCol w:w="1378"/>
    </w:tblGrid>
    <w:tr w:rsidR="0033418F" w14:paraId="713C41A9" w14:textId="77777777" w:rsidTr="0033418F">
      <w:trPr>
        <w:trHeight w:val="360"/>
      </w:trPr>
      <w:tc>
        <w:tcPr>
          <w:tcW w:w="1538" w:type="dxa"/>
          <w:shd w:val="clear" w:color="auto" w:fill="5F5F5F" w:themeFill="background2" w:themeFillShade="80"/>
          <w:tcMar>
            <w:left w:w="0" w:type="dxa"/>
            <w:right w:w="0" w:type="dxa"/>
          </w:tcMar>
          <w:vAlign w:val="center"/>
        </w:tcPr>
        <w:p w14:paraId="301E3353" w14:textId="77777777" w:rsidR="0033418F" w:rsidRPr="003C7D00" w:rsidRDefault="0033418F" w:rsidP="0033418F">
          <w:pPr>
            <w:spacing w:line="240" w:lineRule="auto"/>
            <w:jc w:val="center"/>
            <w:rPr>
              <w:color w:val="FFFFFF" w:themeColor="background1"/>
              <w:sz w:val="18"/>
              <w:szCs w:val="18"/>
            </w:rPr>
          </w:pPr>
          <w:r w:rsidRPr="003C7D00">
            <w:rPr>
              <w:color w:val="FFFFFF" w:themeColor="background1"/>
              <w:sz w:val="18"/>
              <w:szCs w:val="18"/>
            </w:rPr>
            <w:t>kimley-horn.com</w:t>
          </w:r>
        </w:p>
      </w:tc>
      <w:tc>
        <w:tcPr>
          <w:tcW w:w="6098" w:type="dxa"/>
          <w:shd w:val="clear" w:color="auto" w:fill="A20C33" w:themeFill="accent1"/>
          <w:tcMar>
            <w:left w:w="144" w:type="dxa"/>
          </w:tcMar>
          <w:vAlign w:val="center"/>
        </w:tcPr>
        <w:p w14:paraId="11A3B605" w14:textId="7A42AD7A" w:rsidR="0033418F" w:rsidRPr="003C7D00" w:rsidRDefault="00E56937" w:rsidP="0033418F">
          <w:pPr>
            <w:spacing w:line="240" w:lineRule="auto"/>
            <w:rPr>
              <w:color w:val="FFFFFF" w:themeColor="background1"/>
              <w:sz w:val="18"/>
              <w:szCs w:val="18"/>
            </w:rPr>
          </w:pPr>
          <w:r>
            <w:rPr>
              <w:color w:val="FFFFFF" w:themeColor="background1"/>
              <w:sz w:val="18"/>
              <w:szCs w:val="18"/>
            </w:rPr>
            <w:t>7965 North High Street, Suite 200, Columbus, OH 43235</w:t>
          </w:r>
        </w:p>
      </w:tc>
      <w:tc>
        <w:tcPr>
          <w:tcW w:w="1378" w:type="dxa"/>
          <w:shd w:val="clear" w:color="auto" w:fill="A20C33" w:themeFill="accent1"/>
          <w:tcMar>
            <w:left w:w="0" w:type="dxa"/>
            <w:bottom w:w="0" w:type="dxa"/>
            <w:right w:w="0" w:type="dxa"/>
          </w:tcMar>
          <w:vAlign w:val="center"/>
        </w:tcPr>
        <w:p w14:paraId="508AA080" w14:textId="19246523" w:rsidR="0033418F" w:rsidRPr="003C7D00" w:rsidRDefault="00E56937" w:rsidP="0033418F">
          <w:pPr>
            <w:spacing w:line="240" w:lineRule="auto"/>
            <w:jc w:val="center"/>
            <w:rPr>
              <w:color w:val="FFFFFF" w:themeColor="background1"/>
              <w:sz w:val="18"/>
              <w:szCs w:val="18"/>
            </w:rPr>
          </w:pPr>
          <w:r>
            <w:rPr>
              <w:color w:val="FFFFFF" w:themeColor="background1"/>
              <w:sz w:val="18"/>
              <w:szCs w:val="18"/>
            </w:rPr>
            <w:t>614-472-8551</w:t>
          </w:r>
        </w:p>
      </w:tc>
    </w:tr>
  </w:tbl>
  <w:p w14:paraId="2FAFF791" w14:textId="77777777" w:rsidR="00CC0285" w:rsidRDefault="00CC028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01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12" w:space="0" w:color="FFFFFF" w:themeColor="background1"/>
        <w:insideV w:val="single" w:sz="18" w:space="0" w:color="FFFFFF" w:themeColor="background1"/>
      </w:tblBorders>
      <w:tblCellMar>
        <w:left w:w="72" w:type="dxa"/>
        <w:right w:w="43" w:type="dxa"/>
      </w:tblCellMar>
      <w:tblLook w:val="04A0" w:firstRow="1" w:lastRow="0" w:firstColumn="1" w:lastColumn="0" w:noHBand="0" w:noVBand="1"/>
    </w:tblPr>
    <w:tblGrid>
      <w:gridCol w:w="1538"/>
      <w:gridCol w:w="6098"/>
      <w:gridCol w:w="1378"/>
    </w:tblGrid>
    <w:tr w:rsidR="00CC0285" w14:paraId="20D2D2AE" w14:textId="77777777" w:rsidTr="005D6D45">
      <w:trPr>
        <w:trHeight w:val="360"/>
      </w:trPr>
      <w:tc>
        <w:tcPr>
          <w:tcW w:w="1541" w:type="dxa"/>
          <w:shd w:val="clear" w:color="auto" w:fill="5F5F5F" w:themeFill="background2" w:themeFillShade="80"/>
          <w:tcMar>
            <w:left w:w="0" w:type="dxa"/>
            <w:right w:w="0" w:type="dxa"/>
          </w:tcMar>
          <w:vAlign w:val="center"/>
        </w:tcPr>
        <w:p w14:paraId="78D387EC" w14:textId="77777777" w:rsidR="00CC0285" w:rsidRPr="003C7D00" w:rsidRDefault="00CC0285" w:rsidP="005D6D45">
          <w:pPr>
            <w:spacing w:line="240" w:lineRule="auto"/>
            <w:jc w:val="center"/>
            <w:rPr>
              <w:color w:val="FFFFFF" w:themeColor="background1"/>
              <w:sz w:val="18"/>
              <w:szCs w:val="18"/>
            </w:rPr>
          </w:pPr>
          <w:r w:rsidRPr="003C7D00">
            <w:rPr>
              <w:color w:val="FFFFFF" w:themeColor="background1"/>
              <w:sz w:val="18"/>
              <w:szCs w:val="18"/>
            </w:rPr>
            <w:t>kimley-horn.com</w:t>
          </w:r>
        </w:p>
      </w:tc>
      <w:tc>
        <w:tcPr>
          <w:tcW w:w="6120" w:type="dxa"/>
          <w:shd w:val="clear" w:color="auto" w:fill="A20C33" w:themeFill="accent1"/>
          <w:tcMar>
            <w:left w:w="144" w:type="dxa"/>
          </w:tcMar>
          <w:vAlign w:val="center"/>
        </w:tcPr>
        <w:p w14:paraId="66125CF2" w14:textId="3F72C561" w:rsidR="00CC0285" w:rsidRPr="003C7D00" w:rsidRDefault="00223397" w:rsidP="0033418F">
          <w:pPr>
            <w:spacing w:line="240" w:lineRule="auto"/>
            <w:rPr>
              <w:color w:val="FFFFFF" w:themeColor="background1"/>
              <w:sz w:val="18"/>
              <w:szCs w:val="18"/>
            </w:rPr>
          </w:pPr>
          <w:r>
            <w:rPr>
              <w:color w:val="FFFFFF" w:themeColor="background1"/>
              <w:sz w:val="18"/>
              <w:szCs w:val="18"/>
            </w:rPr>
            <w:t>7965 North High Street, Suite 200, Columbus, OH 43235</w:t>
          </w:r>
        </w:p>
      </w:tc>
      <w:tc>
        <w:tcPr>
          <w:tcW w:w="1382" w:type="dxa"/>
          <w:shd w:val="clear" w:color="auto" w:fill="A20C33" w:themeFill="accent1"/>
          <w:tcMar>
            <w:left w:w="0" w:type="dxa"/>
            <w:bottom w:w="0" w:type="dxa"/>
            <w:right w:w="0" w:type="dxa"/>
          </w:tcMar>
          <w:vAlign w:val="center"/>
        </w:tcPr>
        <w:p w14:paraId="6984A5A0" w14:textId="59D26345" w:rsidR="00CC0285" w:rsidRPr="003C7D00" w:rsidRDefault="00223397" w:rsidP="0033418F">
          <w:pPr>
            <w:spacing w:line="240" w:lineRule="auto"/>
            <w:jc w:val="center"/>
            <w:rPr>
              <w:color w:val="FFFFFF" w:themeColor="background1"/>
              <w:sz w:val="18"/>
              <w:szCs w:val="18"/>
            </w:rPr>
          </w:pPr>
          <w:r>
            <w:rPr>
              <w:color w:val="FFFFFF" w:themeColor="background1"/>
              <w:sz w:val="18"/>
              <w:szCs w:val="18"/>
            </w:rPr>
            <w:t>614-472-8551</w:t>
          </w:r>
        </w:p>
      </w:tc>
    </w:tr>
  </w:tbl>
  <w:p w14:paraId="52E911BC" w14:textId="77777777" w:rsidR="00CC0285" w:rsidRDefault="00CC0285" w:rsidP="00603CF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989331" w14:textId="77777777" w:rsidR="00817DFD" w:rsidRDefault="00817DFD" w:rsidP="003C7D00">
      <w:pPr>
        <w:spacing w:after="0" w:line="240" w:lineRule="auto"/>
      </w:pPr>
      <w:r>
        <w:separator/>
      </w:r>
    </w:p>
    <w:p w14:paraId="26536444" w14:textId="77777777" w:rsidR="00817DFD" w:rsidRDefault="00817DFD"/>
  </w:footnote>
  <w:footnote w:type="continuationSeparator" w:id="0">
    <w:p w14:paraId="21415811" w14:textId="77777777" w:rsidR="00817DFD" w:rsidRDefault="00817DFD" w:rsidP="003C7D00">
      <w:pPr>
        <w:spacing w:after="0" w:line="240" w:lineRule="auto"/>
      </w:pPr>
      <w:r>
        <w:continuationSeparator/>
      </w:r>
    </w:p>
    <w:p w14:paraId="62DC5911" w14:textId="77777777" w:rsidR="00817DFD" w:rsidRDefault="00817DF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768AC" w14:textId="77777777" w:rsidR="00CC0285" w:rsidRPr="00D60AD7" w:rsidRDefault="00CC0285" w:rsidP="00E45E62">
    <w:pPr>
      <w:spacing w:before="320"/>
      <w:jc w:val="right"/>
      <w:rPr>
        <w:i/>
        <w:iCs/>
        <w:color w:val="5F5F5F" w:themeColor="background2" w:themeShade="80"/>
      </w:rPr>
    </w:pPr>
    <w:r w:rsidRPr="00603CF3">
      <w:rPr>
        <w:rStyle w:val="Emphasis"/>
        <w:noProof/>
      </w:rPr>
      <w:drawing>
        <wp:anchor distT="0" distB="0" distL="114300" distR="114300" simplePos="0" relativeHeight="251658240" behindDoc="1" locked="0" layoutInCell="1" allowOverlap="1" wp14:anchorId="390071E1" wp14:editId="611D85B3">
          <wp:simplePos x="0" y="0"/>
          <wp:positionH relativeFrom="column">
            <wp:posOffset>2540</wp:posOffset>
          </wp:positionH>
          <wp:positionV relativeFrom="paragraph">
            <wp:posOffset>28575</wp:posOffset>
          </wp:positionV>
          <wp:extent cx="1645920" cy="398780"/>
          <wp:effectExtent l="0" t="0" r="0" b="1270"/>
          <wp:wrapTight wrapText="bothSides">
            <wp:wrapPolygon edited="0">
              <wp:start x="0" y="0"/>
              <wp:lineTo x="0" y="20637"/>
              <wp:lineTo x="21250" y="20637"/>
              <wp:lineTo x="21250" y="0"/>
              <wp:lineTo x="0" y="0"/>
            </wp:wrapPolygon>
          </wp:wrapTight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imleyHorn_Letterhead_LOGO_RGB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45920" cy="398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Style w:val="Emphasis"/>
      </w:rPr>
      <w:t>P</w:t>
    </w:r>
    <w:r w:rsidRPr="00603CF3">
      <w:rPr>
        <w:rStyle w:val="Emphasis"/>
      </w:rPr>
      <w:t xml:space="preserve">age </w:t>
    </w:r>
    <w:r w:rsidRPr="00603CF3">
      <w:rPr>
        <w:rStyle w:val="Emphasis"/>
      </w:rPr>
      <w:fldChar w:fldCharType="begin"/>
    </w:r>
    <w:r w:rsidRPr="00603CF3">
      <w:rPr>
        <w:rStyle w:val="Emphasis"/>
      </w:rPr>
      <w:instrText xml:space="preserve"> PAGE   \* MERGEFORMAT </w:instrText>
    </w:r>
    <w:r w:rsidRPr="00603CF3">
      <w:rPr>
        <w:rStyle w:val="Emphasis"/>
      </w:rPr>
      <w:fldChar w:fldCharType="separate"/>
    </w:r>
    <w:r w:rsidR="0033418F">
      <w:rPr>
        <w:rStyle w:val="Emphasis"/>
        <w:noProof/>
      </w:rPr>
      <w:t>2</w:t>
    </w:r>
    <w:r w:rsidRPr="00603CF3">
      <w:rPr>
        <w:rStyle w:val="Emphasis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4E1D6" w14:textId="77777777" w:rsidR="00CC0285" w:rsidRPr="00603CF3" w:rsidRDefault="00CC0285" w:rsidP="00603CF3">
    <w:pPr>
      <w:spacing w:before="120"/>
      <w:ind w:right="-1440"/>
      <w:rPr>
        <w:i/>
        <w:iCs/>
        <w:color w:val="5F5F5F" w:themeColor="background2" w:themeShade="80"/>
      </w:rPr>
    </w:pPr>
    <w:r w:rsidRPr="00603CF3">
      <w:rPr>
        <w:rStyle w:val="Emphasis"/>
        <w:noProof/>
      </w:rPr>
      <w:drawing>
        <wp:anchor distT="0" distB="0" distL="114300" distR="114300" simplePos="0" relativeHeight="251660288" behindDoc="1" locked="0" layoutInCell="1" allowOverlap="1" wp14:anchorId="449F1060" wp14:editId="2543FF61">
          <wp:simplePos x="0" y="0"/>
          <wp:positionH relativeFrom="column">
            <wp:posOffset>2540</wp:posOffset>
          </wp:positionH>
          <wp:positionV relativeFrom="paragraph">
            <wp:posOffset>28575</wp:posOffset>
          </wp:positionV>
          <wp:extent cx="1645920" cy="398780"/>
          <wp:effectExtent l="0" t="0" r="0" b="1270"/>
          <wp:wrapTight wrapText="bothSides">
            <wp:wrapPolygon edited="0">
              <wp:start x="0" y="0"/>
              <wp:lineTo x="0" y="20637"/>
              <wp:lineTo x="21250" y="20637"/>
              <wp:lineTo x="21250" y="0"/>
              <wp:lineTo x="0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imleyHorn_Letterhead_LOGO_RGB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45920" cy="398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E364F9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D06E94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E58AE8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46EEC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6427D2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8464346"/>
    <w:lvl w:ilvl="0">
      <w:start w:val="1"/>
      <w:numFmt w:val="bullet"/>
      <w:pStyle w:val="ListBullet4"/>
      <w:lvlText w:val=""/>
      <w:lvlJc w:val="left"/>
      <w:pPr>
        <w:ind w:left="1800" w:hanging="360"/>
      </w:pPr>
      <w:rPr>
        <w:rFonts w:ascii="Wingdings" w:hAnsi="Wingdings" w:hint="default"/>
        <w:color w:val="515151"/>
        <w:sz w:val="16"/>
      </w:rPr>
    </w:lvl>
  </w:abstractNum>
  <w:abstractNum w:abstractNumId="6" w15:restartNumberingAfterBreak="0">
    <w:nsid w:val="FFFFFF82"/>
    <w:multiLevelType w:val="singleLevel"/>
    <w:tmpl w:val="D8BE9490"/>
    <w:lvl w:ilvl="0">
      <w:start w:val="1"/>
      <w:numFmt w:val="bullet"/>
      <w:pStyle w:val="ListBullet3"/>
      <w:lvlText w:val=""/>
      <w:lvlJc w:val="left"/>
      <w:pPr>
        <w:ind w:left="1440" w:hanging="360"/>
      </w:pPr>
      <w:rPr>
        <w:rFonts w:ascii="Wingdings" w:hAnsi="Wingdings" w:hint="default"/>
        <w:color w:val="A20C33" w:themeColor="accent1"/>
        <w:position w:val="0"/>
        <w:sz w:val="16"/>
      </w:rPr>
    </w:lvl>
  </w:abstractNum>
  <w:abstractNum w:abstractNumId="7" w15:restartNumberingAfterBreak="0">
    <w:nsid w:val="FFFFFF83"/>
    <w:multiLevelType w:val="singleLevel"/>
    <w:tmpl w:val="FFAC13AE"/>
    <w:lvl w:ilvl="0">
      <w:start w:val="1"/>
      <w:numFmt w:val="bullet"/>
      <w:pStyle w:val="ListBullet2"/>
      <w:lvlText w:val=""/>
      <w:lvlJc w:val="left"/>
      <w:pPr>
        <w:ind w:left="1080" w:hanging="360"/>
      </w:pPr>
      <w:rPr>
        <w:rFonts w:ascii="Wingdings" w:hAnsi="Wingdings" w:hint="default"/>
        <w:color w:val="515151"/>
        <w:sz w:val="16"/>
      </w:rPr>
    </w:lvl>
  </w:abstractNum>
  <w:abstractNum w:abstractNumId="8" w15:restartNumberingAfterBreak="0">
    <w:nsid w:val="FFFFFF88"/>
    <w:multiLevelType w:val="singleLevel"/>
    <w:tmpl w:val="EF3A1A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6069956"/>
    <w:lvl w:ilvl="0">
      <w:start w:val="1"/>
      <w:numFmt w:val="bullet"/>
      <w:pStyle w:val="ListBullet"/>
      <w:lvlText w:val=""/>
      <w:lvlJc w:val="left"/>
      <w:pPr>
        <w:ind w:left="720" w:hanging="360"/>
      </w:pPr>
      <w:rPr>
        <w:rFonts w:ascii="Wingdings" w:hAnsi="Wingdings" w:hint="default"/>
        <w:color w:val="A20C33" w:themeColor="accent1"/>
        <w:position w:val="0"/>
        <w:sz w:val="16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7DFD"/>
    <w:rsid w:val="00007AB3"/>
    <w:rsid w:val="000B48E2"/>
    <w:rsid w:val="001000FB"/>
    <w:rsid w:val="00170065"/>
    <w:rsid w:val="00223397"/>
    <w:rsid w:val="0025396A"/>
    <w:rsid w:val="00261200"/>
    <w:rsid w:val="00264ED5"/>
    <w:rsid w:val="00274AAE"/>
    <w:rsid w:val="00286E1F"/>
    <w:rsid w:val="002A4C17"/>
    <w:rsid w:val="002A5691"/>
    <w:rsid w:val="002C72F9"/>
    <w:rsid w:val="00326D76"/>
    <w:rsid w:val="0033418F"/>
    <w:rsid w:val="0035045C"/>
    <w:rsid w:val="00355C70"/>
    <w:rsid w:val="003613B5"/>
    <w:rsid w:val="00372358"/>
    <w:rsid w:val="003A40FF"/>
    <w:rsid w:val="003B08B0"/>
    <w:rsid w:val="003C75A3"/>
    <w:rsid w:val="003C7D00"/>
    <w:rsid w:val="003D6FB3"/>
    <w:rsid w:val="00491908"/>
    <w:rsid w:val="004E00DC"/>
    <w:rsid w:val="00503ED7"/>
    <w:rsid w:val="00571EB7"/>
    <w:rsid w:val="005D6D45"/>
    <w:rsid w:val="00603CF3"/>
    <w:rsid w:val="00611871"/>
    <w:rsid w:val="00634B20"/>
    <w:rsid w:val="00667D8D"/>
    <w:rsid w:val="00681250"/>
    <w:rsid w:val="00681907"/>
    <w:rsid w:val="00697062"/>
    <w:rsid w:val="006B514D"/>
    <w:rsid w:val="006D4B0D"/>
    <w:rsid w:val="00712DA8"/>
    <w:rsid w:val="00724ECA"/>
    <w:rsid w:val="0073026A"/>
    <w:rsid w:val="007678EB"/>
    <w:rsid w:val="007735A6"/>
    <w:rsid w:val="007D03AB"/>
    <w:rsid w:val="007D4194"/>
    <w:rsid w:val="00817DFD"/>
    <w:rsid w:val="008545EA"/>
    <w:rsid w:val="008B33D1"/>
    <w:rsid w:val="008B68E0"/>
    <w:rsid w:val="008D6DE4"/>
    <w:rsid w:val="00964317"/>
    <w:rsid w:val="00994272"/>
    <w:rsid w:val="009B08F4"/>
    <w:rsid w:val="00A037B7"/>
    <w:rsid w:val="00A23E07"/>
    <w:rsid w:val="00AC3113"/>
    <w:rsid w:val="00B706D2"/>
    <w:rsid w:val="00BB1CE0"/>
    <w:rsid w:val="00BC4C39"/>
    <w:rsid w:val="00C71A5A"/>
    <w:rsid w:val="00CC0285"/>
    <w:rsid w:val="00D16187"/>
    <w:rsid w:val="00D2541B"/>
    <w:rsid w:val="00D42E74"/>
    <w:rsid w:val="00D57984"/>
    <w:rsid w:val="00D60AD7"/>
    <w:rsid w:val="00D617AF"/>
    <w:rsid w:val="00D80EE1"/>
    <w:rsid w:val="00D817DF"/>
    <w:rsid w:val="00D96A23"/>
    <w:rsid w:val="00DE2BFA"/>
    <w:rsid w:val="00E351E6"/>
    <w:rsid w:val="00E372AB"/>
    <w:rsid w:val="00E45ABC"/>
    <w:rsid w:val="00E45E62"/>
    <w:rsid w:val="00E52CE5"/>
    <w:rsid w:val="00E56937"/>
    <w:rsid w:val="00EA2831"/>
    <w:rsid w:val="00EA673E"/>
    <w:rsid w:val="00ED1D41"/>
    <w:rsid w:val="00EE30AB"/>
    <w:rsid w:val="00F16F73"/>
    <w:rsid w:val="00F321BE"/>
    <w:rsid w:val="00F41F4C"/>
    <w:rsid w:val="00F65382"/>
    <w:rsid w:val="00FE32A7"/>
  </w:rsids>
  <m:mathPr>
    <m:mathFont m:val="Cambria Math"/>
    <m:brkBin m:val="before"/>
    <m:brkBinSub m:val="--"/>
    <m:smallFrac/>
    <m:dispDef/>
    <m:lMargin m:val="576"/>
    <m:rMargin m:val="576"/>
    <m:defJc m:val="centerGroup"/>
    <m:wrapIndent m:val="216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38390305"/>
  <w15:docId w15:val="{30627F56-C844-45E2-B875-6DB3D2C1E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2"/>
        <w:szCs w:val="22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08B0"/>
    <w:pPr>
      <w:spacing w:line="276" w:lineRule="auto"/>
    </w:pPr>
    <w:rPr>
      <w:rFonts w:asciiTheme="minorHAnsi" w:hAnsiTheme="minorHAnsi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681907"/>
    <w:pPr>
      <w:keepLines/>
      <w:spacing w:before="240" w:after="0"/>
      <w:outlineLvl w:val="0"/>
    </w:pPr>
    <w:rPr>
      <w:rFonts w:asciiTheme="majorHAnsi" w:eastAsiaTheme="majorEastAsia" w:hAnsiTheme="majorHAnsi" w:cstheme="majorBidi"/>
      <w:b/>
      <w:bCs/>
      <w:color w:val="A20C33" w:themeColor="accent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2CE5"/>
    <w:pPr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aps/>
      <w:color w:val="A20C33" w:themeColor="accent1"/>
      <w:spacing w:val="20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2CE5"/>
    <w:pPr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2F2F2F" w:themeColor="text1" w:themeShade="BF"/>
      <w:sz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E52CE5"/>
    <w:pPr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2F2F2F" w:themeColor="tex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E52CE5"/>
    <w:pPr>
      <w:keepLines/>
      <w:spacing w:before="200" w:after="0"/>
      <w:outlineLvl w:val="4"/>
    </w:pPr>
    <w:rPr>
      <w:rFonts w:asciiTheme="majorHAnsi" w:eastAsiaTheme="majorEastAsia" w:hAnsiTheme="majorHAnsi" w:cstheme="majorBidi"/>
      <w:color w:val="A20C33" w:themeColor="accent1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E52CE5"/>
    <w:pPr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A20C33" w:themeColor="accent1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E52CE5"/>
    <w:pPr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5F5F5F" w:themeColor="background2" w:themeShade="80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E52CE5"/>
    <w:pPr>
      <w:keepLines/>
      <w:spacing w:before="200" w:after="0"/>
      <w:outlineLvl w:val="7"/>
    </w:pPr>
    <w:rPr>
      <w:rFonts w:asciiTheme="majorHAnsi" w:eastAsiaTheme="majorEastAsia" w:hAnsiTheme="majorHAnsi" w:cstheme="majorBidi"/>
      <w:color w:val="5F5F5F" w:themeColor="background2" w:themeShade="8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E52CE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C7D0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81907"/>
    <w:rPr>
      <w:rFonts w:asciiTheme="majorHAnsi" w:eastAsiaTheme="majorEastAsia" w:hAnsiTheme="majorHAnsi" w:cstheme="majorBidi"/>
      <w:b/>
      <w:bCs/>
      <w:color w:val="A20C33" w:themeColor="accent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E52CE5"/>
    <w:rPr>
      <w:rFonts w:asciiTheme="majorHAnsi" w:eastAsiaTheme="majorEastAsia" w:hAnsiTheme="majorHAnsi" w:cstheme="majorBidi"/>
      <w:b/>
      <w:bCs/>
      <w:caps/>
      <w:color w:val="A20C33" w:themeColor="accent1"/>
      <w:spacing w:val="20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E52CE5"/>
    <w:rPr>
      <w:rFonts w:asciiTheme="majorHAnsi" w:eastAsiaTheme="majorEastAsia" w:hAnsiTheme="majorHAnsi" w:cstheme="majorBidi"/>
      <w:b/>
      <w:bCs/>
      <w:color w:val="2F2F2F" w:themeColor="text1" w:themeShade="BF"/>
    </w:rPr>
  </w:style>
  <w:style w:type="character" w:customStyle="1" w:styleId="Heading4Char">
    <w:name w:val="Heading 4 Char"/>
    <w:basedOn w:val="DefaultParagraphFont"/>
    <w:link w:val="Heading4"/>
    <w:uiPriority w:val="9"/>
    <w:rsid w:val="00E52CE5"/>
    <w:rPr>
      <w:rFonts w:asciiTheme="majorHAnsi" w:eastAsiaTheme="majorEastAsia" w:hAnsiTheme="majorHAnsi" w:cstheme="majorBidi"/>
      <w:b/>
      <w:bCs/>
      <w:i/>
      <w:iCs/>
      <w:color w:val="2F2F2F" w:themeColor="text1" w:themeShade="BF"/>
      <w:sz w:val="20"/>
    </w:rPr>
  </w:style>
  <w:style w:type="paragraph" w:styleId="ListBullet">
    <w:name w:val="List Bullet"/>
    <w:basedOn w:val="Normal"/>
    <w:uiPriority w:val="99"/>
    <w:unhideWhenUsed/>
    <w:qFormat/>
    <w:rsid w:val="005D6D45"/>
    <w:pPr>
      <w:numPr>
        <w:numId w:val="1"/>
      </w:numPr>
      <w:spacing w:after="120"/>
      <w:contextualSpacing/>
    </w:pPr>
    <w:rPr>
      <w:color w:val="5F5F5F" w:themeColor="background2" w:themeShade="80"/>
    </w:rPr>
  </w:style>
  <w:style w:type="paragraph" w:styleId="ListBullet2">
    <w:name w:val="List Bullet 2"/>
    <w:basedOn w:val="ListBullet"/>
    <w:uiPriority w:val="99"/>
    <w:unhideWhenUsed/>
    <w:qFormat/>
    <w:rsid w:val="008D6DE4"/>
    <w:pPr>
      <w:numPr>
        <w:numId w:val="2"/>
      </w:numPr>
    </w:pPr>
  </w:style>
  <w:style w:type="paragraph" w:styleId="ListBullet3">
    <w:name w:val="List Bullet 3"/>
    <w:basedOn w:val="Normal"/>
    <w:next w:val="ListBullet"/>
    <w:uiPriority w:val="99"/>
    <w:unhideWhenUsed/>
    <w:qFormat/>
    <w:rsid w:val="005D6D45"/>
    <w:pPr>
      <w:numPr>
        <w:numId w:val="3"/>
      </w:numPr>
      <w:spacing w:after="120"/>
      <w:contextualSpacing/>
    </w:pPr>
    <w:rPr>
      <w:color w:val="5F5F5F" w:themeColor="background2" w:themeShade="80"/>
    </w:rPr>
  </w:style>
  <w:style w:type="paragraph" w:styleId="ListBullet4">
    <w:name w:val="List Bullet 4"/>
    <w:basedOn w:val="Normal"/>
    <w:next w:val="ListBullet"/>
    <w:uiPriority w:val="99"/>
    <w:unhideWhenUsed/>
    <w:qFormat/>
    <w:rsid w:val="008D6DE4"/>
    <w:pPr>
      <w:numPr>
        <w:numId w:val="4"/>
      </w:numPr>
      <w:spacing w:after="120"/>
      <w:contextualSpacing/>
    </w:pPr>
    <w:rPr>
      <w:color w:val="5F5F5F" w:themeColor="background2" w:themeShade="80"/>
    </w:rPr>
  </w:style>
  <w:style w:type="character" w:styleId="Strong">
    <w:name w:val="Strong"/>
    <w:basedOn w:val="DefaultParagraphFont"/>
    <w:uiPriority w:val="22"/>
    <w:qFormat/>
    <w:rsid w:val="00681250"/>
    <w:rPr>
      <w:b/>
      <w:bCs/>
      <w:color w:val="2F2F2F" w:themeColor="text1" w:themeShade="BF"/>
    </w:rPr>
  </w:style>
  <w:style w:type="character" w:styleId="Emphasis">
    <w:name w:val="Emphasis"/>
    <w:basedOn w:val="DefaultParagraphFont"/>
    <w:uiPriority w:val="20"/>
    <w:qFormat/>
    <w:rsid w:val="00681250"/>
    <w:rPr>
      <w:i/>
      <w:iCs/>
      <w:color w:val="5F5F5F" w:themeColor="background2" w:themeShade="80"/>
    </w:rPr>
  </w:style>
  <w:style w:type="character" w:styleId="IntenseEmphasis">
    <w:name w:val="Intense Emphasis"/>
    <w:basedOn w:val="DefaultParagraphFont"/>
    <w:uiPriority w:val="21"/>
    <w:qFormat/>
    <w:rsid w:val="00D16187"/>
    <w:rPr>
      <w:b/>
      <w:bCs/>
      <w:i/>
      <w:iCs/>
      <w:color w:val="A20C33" w:themeColor="accent1"/>
    </w:rPr>
  </w:style>
  <w:style w:type="paragraph" w:styleId="NoSpacing">
    <w:name w:val="No Spacing"/>
    <w:uiPriority w:val="1"/>
    <w:qFormat/>
    <w:rsid w:val="003B08B0"/>
    <w:pPr>
      <w:spacing w:line="276" w:lineRule="auto"/>
      <w:contextualSpacing/>
    </w:pPr>
    <w:rPr>
      <w:rFonts w:asciiTheme="minorHAnsi" w:hAnsiTheme="minorHAnsi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E52CE5"/>
    <w:rPr>
      <w:rFonts w:asciiTheme="majorHAnsi" w:eastAsiaTheme="majorEastAsia" w:hAnsiTheme="majorHAnsi" w:cstheme="majorBidi"/>
      <w:color w:val="A20C33" w:themeColor="accent1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rsid w:val="00E52CE5"/>
    <w:rPr>
      <w:rFonts w:asciiTheme="majorHAnsi" w:eastAsiaTheme="majorEastAsia" w:hAnsiTheme="majorHAnsi" w:cstheme="majorBidi"/>
      <w:i/>
      <w:iCs/>
      <w:color w:val="A20C33" w:themeColor="accent1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rsid w:val="00E52CE5"/>
    <w:rPr>
      <w:rFonts w:asciiTheme="majorHAnsi" w:eastAsiaTheme="majorEastAsia" w:hAnsiTheme="majorHAnsi" w:cstheme="majorBidi"/>
      <w:i/>
      <w:iCs/>
      <w:color w:val="5F5F5F" w:themeColor="background2" w:themeShade="80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rsid w:val="00E52CE5"/>
    <w:rPr>
      <w:rFonts w:asciiTheme="majorHAnsi" w:eastAsiaTheme="majorEastAsia" w:hAnsiTheme="majorHAnsi" w:cstheme="majorBidi"/>
      <w:color w:val="5F5F5F" w:themeColor="background2" w:themeShade="8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E52CE5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E52CE5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E45E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5E62"/>
    <w:rPr>
      <w:rFonts w:asciiTheme="minorHAnsi" w:hAnsiTheme="minorHAnsi"/>
      <w:sz w:val="20"/>
    </w:rPr>
  </w:style>
  <w:style w:type="paragraph" w:styleId="Footer">
    <w:name w:val="footer"/>
    <w:basedOn w:val="Normal"/>
    <w:link w:val="FooterChar"/>
    <w:uiPriority w:val="99"/>
    <w:unhideWhenUsed/>
    <w:rsid w:val="00E45E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5E62"/>
    <w:rPr>
      <w:rFonts w:asciiTheme="minorHAnsi" w:hAnsiTheme="minorHAnsi"/>
      <w:sz w:val="20"/>
    </w:rPr>
  </w:style>
  <w:style w:type="character" w:styleId="PlaceholderText">
    <w:name w:val="Placeholder Text"/>
    <w:basedOn w:val="DefaultParagraphFont"/>
    <w:uiPriority w:val="99"/>
    <w:semiHidden/>
    <w:rsid w:val="00F6538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264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19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944019">
              <w:marLeft w:val="0"/>
              <w:marRight w:val="0"/>
              <w:marTop w:val="90"/>
              <w:marBottom w:val="0"/>
              <w:divBdr>
                <w:top w:val="single" w:sz="6" w:space="5" w:color="6666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XXX@kimley-horn.co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Admin\KHA%20Template\KHA%20Generic-LTR-Standard_Margin.dotx" TargetMode="External"/></Relationships>
</file>

<file path=word/theme/theme1.xml><?xml version="1.0" encoding="utf-8"?>
<a:theme xmlns:a="http://schemas.openxmlformats.org/drawingml/2006/main" name="ppt-kha">
  <a:themeElements>
    <a:clrScheme name="Kimley-Horn">
      <a:dk1>
        <a:srgbClr val="3F3F3F"/>
      </a:dk1>
      <a:lt1>
        <a:sysClr val="window" lastClr="FFFFFF"/>
      </a:lt1>
      <a:dk2>
        <a:srgbClr val="3A617A"/>
      </a:dk2>
      <a:lt2>
        <a:srgbClr val="BFBFBF"/>
      </a:lt2>
      <a:accent1>
        <a:srgbClr val="A20C33"/>
      </a:accent1>
      <a:accent2>
        <a:srgbClr val="71ADB7"/>
      </a:accent2>
      <a:accent3>
        <a:srgbClr val="B5C327"/>
      </a:accent3>
      <a:accent4>
        <a:srgbClr val="DE6420"/>
      </a:accent4>
      <a:accent5>
        <a:srgbClr val="FCF6B0"/>
      </a:accent5>
      <a:accent6>
        <a:srgbClr val="BFDEE0"/>
      </a:accent6>
      <a:hlink>
        <a:srgbClr val="A20C33"/>
      </a:hlink>
      <a:folHlink>
        <a:srgbClr val="A20C33"/>
      </a:folHlink>
    </a:clrScheme>
    <a:fontScheme name="Kimley-Hor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057838ADE4E44191B21191B1AB8CD9" ma:contentTypeVersion="0" ma:contentTypeDescription="Create a new document." ma:contentTypeScope="" ma:versionID="fc1e6c943098e12f34a030075dfed0d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553f2d8843fd2aa64b81f9e8c63a661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CA097E-4407-44F9-8C53-8869656594A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00B00B5-C8B7-4B66-80AE-34C820A7FC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D93894E-17A7-47DB-94D0-C08B783488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6271251-0C35-4855-A49B-49CBFBA85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KHA Generic-LTR-Standard_Margin.dotx</Template>
  <TotalTime>0</TotalTime>
  <Pages>3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Kimley-Horn and Associates</Company>
  <LinksUpToDate>false</LinksUpToDate>
  <CharactersWithSpaces>1685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Wilson, Jessica</dc:creator>
  <cp:lastModifiedBy>Kufahl, Greg</cp:lastModifiedBy>
  <cp:revision>15</cp:revision>
  <cp:lastPrinted>2022-01-31T22:41:00Z</cp:lastPrinted>
  <dcterms:created xsi:type="dcterms:W3CDTF">2021-11-01T19:34:00Z</dcterms:created>
  <dcterms:modified xsi:type="dcterms:W3CDTF">2022-09-30T12:23:00Z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0x010100E2057838ADE4E44191B21191B1AB8CD9</vt:lpwstr>
  </property>
</Properties>
</file>